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9A6" w:rsidRDefault="00DE59A6" w:rsidP="0087345F">
      <w:pPr>
        <w:jc w:val="center"/>
        <w:rPr>
          <w:b/>
        </w:rPr>
      </w:pPr>
      <w:r w:rsidRPr="00170327">
        <w:rPr>
          <w:b/>
        </w:rPr>
        <w:t>Программа обучения (</w:t>
      </w:r>
      <w:r w:rsidRPr="00170327">
        <w:rPr>
          <w:b/>
          <w:lang w:val="en-US"/>
        </w:rPr>
        <w:t>Syllabus</w:t>
      </w:r>
      <w:r w:rsidRPr="00170327">
        <w:rPr>
          <w:b/>
        </w:rPr>
        <w:t>)</w:t>
      </w:r>
      <w:r>
        <w:rPr>
          <w:b/>
        </w:rPr>
        <w:t xml:space="preserve"> </w:t>
      </w:r>
      <w:r w:rsidRPr="00170327">
        <w:rPr>
          <w:b/>
        </w:rPr>
        <w:t xml:space="preserve">для </w:t>
      </w:r>
      <w:r>
        <w:rPr>
          <w:b/>
        </w:rPr>
        <w:t>обучающегося</w:t>
      </w:r>
    </w:p>
    <w:p w:rsidR="00DE59A6" w:rsidRPr="00170327" w:rsidRDefault="00DE59A6" w:rsidP="0087345F">
      <w:pPr>
        <w:jc w:val="center"/>
        <w:rPr>
          <w:b/>
        </w:rPr>
      </w:pPr>
      <w:r>
        <w:rPr>
          <w:b/>
        </w:rPr>
        <w:t xml:space="preserve"> н</w:t>
      </w:r>
      <w:r w:rsidRPr="00170327">
        <w:rPr>
          <w:b/>
        </w:rPr>
        <w:t>а 20</w:t>
      </w:r>
      <w:r w:rsidRPr="00D12E6F">
        <w:rPr>
          <w:b/>
        </w:rPr>
        <w:t>1</w:t>
      </w:r>
      <w:r>
        <w:rPr>
          <w:b/>
        </w:rPr>
        <w:t>5</w:t>
      </w:r>
      <w:r w:rsidRPr="00D12E6F">
        <w:rPr>
          <w:b/>
        </w:rPr>
        <w:t>-</w:t>
      </w:r>
      <w:r w:rsidRPr="00170327">
        <w:rPr>
          <w:b/>
        </w:rPr>
        <w:t>2</w:t>
      </w:r>
      <w:r>
        <w:rPr>
          <w:b/>
        </w:rPr>
        <w:t>0</w:t>
      </w:r>
      <w:r w:rsidRPr="00D12E6F">
        <w:rPr>
          <w:b/>
        </w:rPr>
        <w:t>1</w:t>
      </w:r>
      <w:r>
        <w:rPr>
          <w:b/>
        </w:rPr>
        <w:t>6</w:t>
      </w:r>
      <w:r w:rsidRPr="00170327">
        <w:rPr>
          <w:b/>
        </w:rPr>
        <w:t xml:space="preserve"> учебный год  дисциплин</w:t>
      </w:r>
      <w:r>
        <w:rPr>
          <w:b/>
        </w:rPr>
        <w:t>ы</w:t>
      </w:r>
    </w:p>
    <w:p w:rsidR="00DE59A6" w:rsidRPr="002343DE" w:rsidRDefault="00DE59A6" w:rsidP="0087345F">
      <w:pPr>
        <w:jc w:val="center"/>
        <w:rPr>
          <w:b/>
        </w:rPr>
      </w:pPr>
      <w:r>
        <w:rPr>
          <w:b/>
          <w:lang w:val="en-US"/>
        </w:rPr>
        <w:t>NN</w:t>
      </w:r>
      <w:r w:rsidRPr="002343DE">
        <w:rPr>
          <w:b/>
        </w:rPr>
        <w:t>330</w:t>
      </w:r>
      <w:r>
        <w:rPr>
          <w:b/>
        </w:rPr>
        <w:t>3</w:t>
      </w:r>
      <w:r w:rsidRPr="002343DE">
        <w:rPr>
          <w:b/>
        </w:rPr>
        <w:t xml:space="preserve"> </w:t>
      </w:r>
      <w:r>
        <w:rPr>
          <w:b/>
        </w:rPr>
        <w:t>Налоги и налогообложение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70"/>
        <w:gridCol w:w="114"/>
        <w:gridCol w:w="651"/>
        <w:gridCol w:w="273"/>
        <w:gridCol w:w="118"/>
        <w:gridCol w:w="56"/>
        <w:gridCol w:w="245"/>
        <w:gridCol w:w="112"/>
        <w:gridCol w:w="424"/>
        <w:gridCol w:w="36"/>
        <w:gridCol w:w="439"/>
        <w:gridCol w:w="1043"/>
        <w:gridCol w:w="1365"/>
        <w:gridCol w:w="363"/>
        <w:gridCol w:w="623"/>
        <w:gridCol w:w="802"/>
        <w:gridCol w:w="1515"/>
      </w:tblGrid>
      <w:tr w:rsidR="00DE59A6" w:rsidRPr="009F4C6D" w:rsidTr="000A228A">
        <w:tc>
          <w:tcPr>
            <w:tcW w:w="5000" w:type="pct"/>
            <w:gridSpan w:val="17"/>
          </w:tcPr>
          <w:p w:rsidR="00DE59A6" w:rsidRPr="009F4C6D" w:rsidRDefault="00DE59A6" w:rsidP="002700CE">
            <w:pPr>
              <w:jc w:val="center"/>
              <w:rPr>
                <w:b/>
              </w:rPr>
            </w:pPr>
            <w:r w:rsidRPr="009F4C6D">
              <w:rPr>
                <w:b/>
              </w:rPr>
              <w:t>1. Основная информация</w:t>
            </w:r>
          </w:p>
        </w:tc>
      </w:tr>
      <w:tr w:rsidR="00DE59A6" w:rsidTr="000A228A">
        <w:tc>
          <w:tcPr>
            <w:tcW w:w="1181" w:type="pct"/>
            <w:gridSpan w:val="4"/>
          </w:tcPr>
          <w:p w:rsidR="00DE59A6" w:rsidRDefault="00DE59A6" w:rsidP="002700CE">
            <w:r>
              <w:t>Факультет</w:t>
            </w:r>
          </w:p>
        </w:tc>
        <w:tc>
          <w:tcPr>
            <w:tcW w:w="3819" w:type="pct"/>
            <w:gridSpan w:val="13"/>
          </w:tcPr>
          <w:p w:rsidR="00DE59A6" w:rsidRDefault="00DE59A6" w:rsidP="002700CE">
            <w:r>
              <w:t>экономический</w:t>
            </w:r>
          </w:p>
        </w:tc>
      </w:tr>
      <w:tr w:rsidR="00DE59A6" w:rsidTr="000A228A">
        <w:tc>
          <w:tcPr>
            <w:tcW w:w="1181" w:type="pct"/>
            <w:gridSpan w:val="4"/>
          </w:tcPr>
          <w:p w:rsidR="00DE59A6" w:rsidRDefault="00DE59A6" w:rsidP="002700CE">
            <w:r>
              <w:t>Специальность</w:t>
            </w:r>
          </w:p>
        </w:tc>
        <w:tc>
          <w:tcPr>
            <w:tcW w:w="3819" w:type="pct"/>
            <w:gridSpan w:val="13"/>
          </w:tcPr>
          <w:p w:rsidR="00DE59A6" w:rsidRDefault="00DE59A6" w:rsidP="002700CE">
            <w:r>
              <w:t>5В050900-Финансы</w:t>
            </w:r>
          </w:p>
        </w:tc>
      </w:tr>
      <w:tr w:rsidR="00DE59A6" w:rsidTr="000A228A">
        <w:tc>
          <w:tcPr>
            <w:tcW w:w="687" w:type="pct"/>
            <w:gridSpan w:val="2"/>
          </w:tcPr>
          <w:p w:rsidR="00DE59A6" w:rsidRPr="002A5F49" w:rsidRDefault="00DE59A6" w:rsidP="002700CE">
            <w:r w:rsidRPr="002A5F49">
              <w:t>Курс</w:t>
            </w:r>
          </w:p>
        </w:tc>
        <w:tc>
          <w:tcPr>
            <w:tcW w:w="494" w:type="pct"/>
            <w:gridSpan w:val="2"/>
          </w:tcPr>
          <w:p w:rsidR="00DE59A6" w:rsidRPr="002A5F49" w:rsidRDefault="00DE59A6" w:rsidP="0087345F">
            <w:r>
              <w:t>3</w:t>
            </w:r>
          </w:p>
        </w:tc>
        <w:tc>
          <w:tcPr>
            <w:tcW w:w="511" w:type="pct"/>
            <w:gridSpan w:val="5"/>
          </w:tcPr>
          <w:p w:rsidR="00DE59A6" w:rsidRPr="002A5F49" w:rsidRDefault="00DE59A6" w:rsidP="002700CE">
            <w:r w:rsidRPr="002A5F49">
              <w:t xml:space="preserve">Форма </w:t>
            </w:r>
          </w:p>
        </w:tc>
        <w:tc>
          <w:tcPr>
            <w:tcW w:w="812" w:type="pct"/>
            <w:gridSpan w:val="3"/>
          </w:tcPr>
          <w:p w:rsidR="00DE59A6" w:rsidRPr="002A5F49" w:rsidRDefault="00DE59A6" w:rsidP="002700CE">
            <w:r w:rsidRPr="002A5F49">
              <w:t>очная</w:t>
            </w:r>
          </w:p>
        </w:tc>
        <w:tc>
          <w:tcPr>
            <w:tcW w:w="730" w:type="pct"/>
          </w:tcPr>
          <w:p w:rsidR="00DE59A6" w:rsidRPr="002A5F49" w:rsidRDefault="00DE59A6" w:rsidP="002700CE">
            <w:r w:rsidRPr="002A5F49">
              <w:t>Программа</w:t>
            </w:r>
          </w:p>
        </w:tc>
        <w:tc>
          <w:tcPr>
            <w:tcW w:w="1766" w:type="pct"/>
            <w:gridSpan w:val="4"/>
          </w:tcPr>
          <w:p w:rsidR="00DE59A6" w:rsidRPr="002A5F49" w:rsidRDefault="00DE59A6" w:rsidP="00F53320">
            <w:r>
              <w:t>Основная</w:t>
            </w:r>
          </w:p>
        </w:tc>
      </w:tr>
      <w:tr w:rsidR="00DE59A6" w:rsidTr="000A228A">
        <w:tc>
          <w:tcPr>
            <w:tcW w:w="1405" w:type="pct"/>
            <w:gridSpan w:val="7"/>
          </w:tcPr>
          <w:p w:rsidR="00DE59A6" w:rsidRDefault="00DE59A6" w:rsidP="002700CE">
            <w:r>
              <w:t>Цикл дисциплины</w:t>
            </w:r>
          </w:p>
        </w:tc>
        <w:tc>
          <w:tcPr>
            <w:tcW w:w="1099" w:type="pct"/>
            <w:gridSpan w:val="5"/>
          </w:tcPr>
          <w:p w:rsidR="00DE59A6" w:rsidRDefault="00DE59A6" w:rsidP="008802BB">
            <w:r>
              <w:t>профильный</w:t>
            </w:r>
          </w:p>
        </w:tc>
        <w:tc>
          <w:tcPr>
            <w:tcW w:w="1257" w:type="pct"/>
            <w:gridSpan w:val="3"/>
          </w:tcPr>
          <w:p w:rsidR="00DE59A6" w:rsidRDefault="00DE59A6" w:rsidP="002700CE">
            <w:pPr>
              <w:ind w:left="-533" w:firstLine="533"/>
            </w:pPr>
            <w:r>
              <w:t>Компонент</w:t>
            </w:r>
          </w:p>
        </w:tc>
        <w:tc>
          <w:tcPr>
            <w:tcW w:w="1240" w:type="pct"/>
            <w:gridSpan w:val="2"/>
          </w:tcPr>
          <w:p w:rsidR="00DE59A6" w:rsidRDefault="00DE59A6" w:rsidP="00645C7F">
            <w:pPr>
              <w:ind w:left="-533" w:firstLine="533"/>
            </w:pPr>
            <w:r>
              <w:t>обязательный</w:t>
            </w:r>
          </w:p>
        </w:tc>
      </w:tr>
      <w:tr w:rsidR="00DE59A6" w:rsidTr="000A228A">
        <w:tc>
          <w:tcPr>
            <w:tcW w:w="1405" w:type="pct"/>
            <w:gridSpan w:val="7"/>
          </w:tcPr>
          <w:p w:rsidR="00DE59A6" w:rsidRDefault="00DE59A6" w:rsidP="002700CE">
            <w:r>
              <w:t>Кол-во кредитов</w:t>
            </w:r>
          </w:p>
        </w:tc>
        <w:tc>
          <w:tcPr>
            <w:tcW w:w="1099" w:type="pct"/>
            <w:gridSpan w:val="5"/>
          </w:tcPr>
          <w:p w:rsidR="00DE59A6" w:rsidRDefault="00DE59A6" w:rsidP="002700CE">
            <w:r>
              <w:t>3</w:t>
            </w:r>
          </w:p>
        </w:tc>
        <w:tc>
          <w:tcPr>
            <w:tcW w:w="1257" w:type="pct"/>
            <w:gridSpan w:val="3"/>
          </w:tcPr>
          <w:p w:rsidR="00DE59A6" w:rsidRDefault="00DE59A6" w:rsidP="002700CE">
            <w:pPr>
              <w:ind w:left="-533" w:firstLine="533"/>
            </w:pPr>
            <w:r>
              <w:t>Количество часов</w:t>
            </w:r>
          </w:p>
        </w:tc>
        <w:tc>
          <w:tcPr>
            <w:tcW w:w="1240" w:type="pct"/>
            <w:gridSpan w:val="2"/>
          </w:tcPr>
          <w:p w:rsidR="00DE59A6" w:rsidRDefault="00DE59A6" w:rsidP="002700CE">
            <w:pPr>
              <w:ind w:left="-533" w:firstLine="533"/>
            </w:pPr>
            <w:r>
              <w:t>135</w:t>
            </w:r>
          </w:p>
        </w:tc>
      </w:tr>
      <w:tr w:rsidR="00DE59A6" w:rsidTr="000A228A">
        <w:tc>
          <w:tcPr>
            <w:tcW w:w="1711" w:type="pct"/>
            <w:gridSpan w:val="10"/>
          </w:tcPr>
          <w:p w:rsidR="00DE59A6" w:rsidRDefault="00DE59A6" w:rsidP="002700CE">
            <w:r>
              <w:t>Место проведения занятий</w:t>
            </w:r>
          </w:p>
        </w:tc>
        <w:tc>
          <w:tcPr>
            <w:tcW w:w="3289" w:type="pct"/>
            <w:gridSpan w:val="7"/>
          </w:tcPr>
          <w:p w:rsidR="00DE59A6" w:rsidRPr="00311C86" w:rsidRDefault="00DE59A6" w:rsidP="002700CE">
            <w:r w:rsidRPr="00311C86">
              <w:t>занятия проводятся согласно расписанию во 2  корпусе</w:t>
            </w:r>
          </w:p>
        </w:tc>
      </w:tr>
      <w:tr w:rsidR="00DE59A6" w:rsidTr="000A228A">
        <w:tc>
          <w:tcPr>
            <w:tcW w:w="1244" w:type="pct"/>
            <w:gridSpan w:val="5"/>
          </w:tcPr>
          <w:p w:rsidR="00DE59A6" w:rsidRDefault="00DE59A6" w:rsidP="002700CE">
            <w:r>
              <w:t>Лектор</w:t>
            </w:r>
          </w:p>
        </w:tc>
        <w:tc>
          <w:tcPr>
            <w:tcW w:w="3756" w:type="pct"/>
            <w:gridSpan w:val="12"/>
          </w:tcPr>
          <w:p w:rsidR="00DE59A6" w:rsidRDefault="00DE59A6" w:rsidP="002700CE">
            <w:r>
              <w:t>Годунов В.В.</w:t>
            </w:r>
          </w:p>
        </w:tc>
      </w:tr>
      <w:tr w:rsidR="00DE59A6" w:rsidTr="000A228A">
        <w:tc>
          <w:tcPr>
            <w:tcW w:w="1244" w:type="pct"/>
            <w:gridSpan w:val="5"/>
          </w:tcPr>
          <w:p w:rsidR="00DE59A6" w:rsidRDefault="00DE59A6" w:rsidP="002700CE">
            <w:r>
              <w:t>Преподаватель</w:t>
            </w:r>
          </w:p>
        </w:tc>
        <w:tc>
          <w:tcPr>
            <w:tcW w:w="3756" w:type="pct"/>
            <w:gridSpan w:val="12"/>
          </w:tcPr>
          <w:p w:rsidR="00DE59A6" w:rsidRDefault="00DE59A6" w:rsidP="002700CE">
            <w:r>
              <w:t>Годунов В.В.</w:t>
            </w:r>
          </w:p>
        </w:tc>
      </w:tr>
      <w:tr w:rsidR="00DE59A6" w:rsidTr="000A228A">
        <w:tc>
          <w:tcPr>
            <w:tcW w:w="1244" w:type="pct"/>
            <w:gridSpan w:val="5"/>
            <w:vMerge w:val="restart"/>
          </w:tcPr>
          <w:p w:rsidR="00DE59A6" w:rsidRDefault="00DE59A6" w:rsidP="002700CE">
            <w:r>
              <w:t>Время консультаций</w:t>
            </w:r>
          </w:p>
          <w:p w:rsidR="00DE59A6" w:rsidRDefault="00DE59A6" w:rsidP="00D5264B">
            <w:r>
              <w:t>(СРОП инд.)</w:t>
            </w:r>
          </w:p>
        </w:tc>
        <w:tc>
          <w:tcPr>
            <w:tcW w:w="1259" w:type="pct"/>
            <w:gridSpan w:val="7"/>
          </w:tcPr>
          <w:p w:rsidR="00DE59A6" w:rsidRDefault="00DE59A6" w:rsidP="002700CE">
            <w:pPr>
              <w:jc w:val="center"/>
            </w:pPr>
            <w:r>
              <w:t>1-я неделя</w:t>
            </w:r>
          </w:p>
        </w:tc>
        <w:tc>
          <w:tcPr>
            <w:tcW w:w="1257" w:type="pct"/>
            <w:gridSpan w:val="3"/>
          </w:tcPr>
          <w:p w:rsidR="00DE59A6" w:rsidRDefault="00DE59A6" w:rsidP="002700CE">
            <w:pPr>
              <w:jc w:val="center"/>
            </w:pPr>
            <w:r>
              <w:t>2-я неделя</w:t>
            </w:r>
          </w:p>
        </w:tc>
        <w:tc>
          <w:tcPr>
            <w:tcW w:w="1240" w:type="pct"/>
            <w:gridSpan w:val="2"/>
          </w:tcPr>
          <w:p w:rsidR="00DE59A6" w:rsidRDefault="00DE59A6" w:rsidP="002700CE">
            <w:pPr>
              <w:jc w:val="center"/>
            </w:pPr>
            <w:r>
              <w:t>3-я неделя</w:t>
            </w:r>
          </w:p>
        </w:tc>
      </w:tr>
      <w:tr w:rsidR="00DE59A6" w:rsidTr="000A228A">
        <w:tc>
          <w:tcPr>
            <w:tcW w:w="1244" w:type="pct"/>
            <w:gridSpan w:val="5"/>
            <w:vMerge/>
          </w:tcPr>
          <w:p w:rsidR="00DE59A6" w:rsidRDefault="00DE59A6" w:rsidP="002700CE"/>
        </w:tc>
        <w:tc>
          <w:tcPr>
            <w:tcW w:w="1259" w:type="pct"/>
            <w:gridSpan w:val="7"/>
          </w:tcPr>
          <w:p w:rsidR="00DE59A6" w:rsidRDefault="00DE59A6" w:rsidP="00645C7F">
            <w:r>
              <w:t>Суббота, 9.30-11.30</w:t>
            </w:r>
          </w:p>
        </w:tc>
        <w:tc>
          <w:tcPr>
            <w:tcW w:w="1257" w:type="pct"/>
            <w:gridSpan w:val="3"/>
          </w:tcPr>
          <w:p w:rsidR="00DE59A6" w:rsidRDefault="00DE59A6" w:rsidP="00645C7F">
            <w:r>
              <w:t>Суббота, 9.30-11.30</w:t>
            </w:r>
          </w:p>
        </w:tc>
        <w:tc>
          <w:tcPr>
            <w:tcW w:w="1240" w:type="pct"/>
            <w:gridSpan w:val="2"/>
          </w:tcPr>
          <w:p w:rsidR="00DE59A6" w:rsidRDefault="00DE59A6" w:rsidP="00645C7F">
            <w:r>
              <w:t>Суббота, 9.30-11.30</w:t>
            </w:r>
          </w:p>
        </w:tc>
      </w:tr>
      <w:tr w:rsidR="00DE59A6" w:rsidRPr="009F4C6D" w:rsidTr="000A228A">
        <w:tc>
          <w:tcPr>
            <w:tcW w:w="5000" w:type="pct"/>
            <w:gridSpan w:val="17"/>
          </w:tcPr>
          <w:p w:rsidR="00DE59A6" w:rsidRPr="009F4C6D" w:rsidRDefault="00DE59A6" w:rsidP="002700CE">
            <w:pPr>
              <w:jc w:val="center"/>
              <w:rPr>
                <w:b/>
              </w:rPr>
            </w:pPr>
            <w:r w:rsidRPr="009F4C6D">
              <w:rPr>
                <w:b/>
              </w:rPr>
              <w:t>2 Пререквизиты и постреквизиты</w:t>
            </w:r>
          </w:p>
        </w:tc>
      </w:tr>
      <w:tr w:rsidR="00DE59A6" w:rsidTr="000A228A">
        <w:tc>
          <w:tcPr>
            <w:tcW w:w="1035" w:type="pct"/>
            <w:gridSpan w:val="3"/>
          </w:tcPr>
          <w:p w:rsidR="00DE59A6" w:rsidRDefault="00DE59A6" w:rsidP="002700CE">
            <w:r>
              <w:t>Пререквизиты</w:t>
            </w:r>
          </w:p>
        </w:tc>
        <w:tc>
          <w:tcPr>
            <w:tcW w:w="3965" w:type="pct"/>
            <w:gridSpan w:val="14"/>
          </w:tcPr>
          <w:p w:rsidR="00DE59A6" w:rsidRPr="004D55D4" w:rsidRDefault="00DE59A6" w:rsidP="00645C7F">
            <w:r w:rsidRPr="002E609F">
              <w:rPr>
                <w:color w:val="000000"/>
                <w:spacing w:val="1"/>
              </w:rPr>
              <w:t>«Экономическая теория», «Финансы</w:t>
            </w:r>
            <w:r w:rsidRPr="002E609F">
              <w:rPr>
                <w:color w:val="000000"/>
              </w:rPr>
              <w:t>».</w:t>
            </w:r>
          </w:p>
        </w:tc>
      </w:tr>
      <w:tr w:rsidR="00DE59A6" w:rsidTr="000A228A">
        <w:tc>
          <w:tcPr>
            <w:tcW w:w="1035" w:type="pct"/>
            <w:gridSpan w:val="3"/>
          </w:tcPr>
          <w:p w:rsidR="00DE59A6" w:rsidRDefault="00DE59A6" w:rsidP="002700CE">
            <w:r>
              <w:t>Постреквизиты</w:t>
            </w:r>
          </w:p>
        </w:tc>
        <w:tc>
          <w:tcPr>
            <w:tcW w:w="3965" w:type="pct"/>
            <w:gridSpan w:val="14"/>
          </w:tcPr>
          <w:p w:rsidR="00DE59A6" w:rsidRDefault="00DE59A6" w:rsidP="00D5264B">
            <w:r w:rsidRPr="002E609F">
              <w:rPr>
                <w:color w:val="000000"/>
                <w:spacing w:val="15"/>
              </w:rPr>
              <w:t xml:space="preserve">«Налоги зарубежных </w:t>
            </w:r>
            <w:r w:rsidRPr="002E609F">
              <w:rPr>
                <w:color w:val="000000"/>
                <w:spacing w:val="2"/>
              </w:rPr>
              <w:t>государств», «</w:t>
            </w:r>
            <w:r>
              <w:rPr>
                <w:color w:val="000000"/>
                <w:spacing w:val="2"/>
              </w:rPr>
              <w:t xml:space="preserve">Налоговый </w:t>
            </w:r>
            <w:r w:rsidRPr="002E609F">
              <w:rPr>
                <w:color w:val="000000"/>
                <w:spacing w:val="2"/>
              </w:rPr>
              <w:t xml:space="preserve">менеджмент», «Корпоративные </w:t>
            </w:r>
            <w:r w:rsidRPr="002E609F">
              <w:rPr>
                <w:color w:val="000000"/>
                <w:spacing w:val="1"/>
              </w:rPr>
              <w:t>финансы»</w:t>
            </w:r>
          </w:p>
        </w:tc>
      </w:tr>
      <w:tr w:rsidR="00DE59A6" w:rsidRPr="009F4C6D" w:rsidTr="000A228A">
        <w:tc>
          <w:tcPr>
            <w:tcW w:w="5000" w:type="pct"/>
            <w:gridSpan w:val="17"/>
          </w:tcPr>
          <w:p w:rsidR="00DE59A6" w:rsidRPr="009F4C6D" w:rsidRDefault="00DE59A6" w:rsidP="002700CE">
            <w:pPr>
              <w:jc w:val="center"/>
              <w:rPr>
                <w:b/>
              </w:rPr>
            </w:pPr>
            <w:r w:rsidRPr="009F4C6D">
              <w:rPr>
                <w:b/>
              </w:rPr>
              <w:t>3 Цель и задачи дисциплины</w:t>
            </w:r>
          </w:p>
        </w:tc>
      </w:tr>
      <w:tr w:rsidR="00DE59A6" w:rsidTr="000A228A">
        <w:tc>
          <w:tcPr>
            <w:tcW w:w="626" w:type="pct"/>
          </w:tcPr>
          <w:p w:rsidR="00DE59A6" w:rsidRDefault="00DE59A6" w:rsidP="002700CE">
            <w:r>
              <w:t>Цель</w:t>
            </w:r>
          </w:p>
        </w:tc>
        <w:tc>
          <w:tcPr>
            <w:tcW w:w="4374" w:type="pct"/>
            <w:gridSpan w:val="16"/>
          </w:tcPr>
          <w:p w:rsidR="00DE59A6" w:rsidRPr="00EB4590" w:rsidRDefault="00DE59A6" w:rsidP="00645C7F">
            <w:r w:rsidRPr="00EB4590">
              <w:t>формирование у студентов целостной системы знаний по теоретическим и практическим аспектам налогообложения, основам функционирования налоговой системы Казахстана</w:t>
            </w:r>
          </w:p>
        </w:tc>
      </w:tr>
      <w:tr w:rsidR="00DE59A6" w:rsidTr="000A228A">
        <w:tc>
          <w:tcPr>
            <w:tcW w:w="626" w:type="pct"/>
          </w:tcPr>
          <w:p w:rsidR="00DE59A6" w:rsidRDefault="00DE59A6" w:rsidP="002700CE">
            <w:r>
              <w:t>Задачи</w:t>
            </w:r>
          </w:p>
        </w:tc>
        <w:tc>
          <w:tcPr>
            <w:tcW w:w="4374" w:type="pct"/>
            <w:gridSpan w:val="16"/>
          </w:tcPr>
          <w:p w:rsidR="00DE59A6" w:rsidRPr="00EB4590" w:rsidRDefault="00DE59A6" w:rsidP="00D5264B">
            <w:r w:rsidRPr="00EB4590">
              <w:t>раскрытие сущности, порядк</w:t>
            </w:r>
            <w:r>
              <w:t>а</w:t>
            </w:r>
            <w:r w:rsidRPr="00EB4590">
              <w:t xml:space="preserve"> оплаты налогов,  взимаемых с юридических лиц, индивидуальных предпринимателей и физических лиц</w:t>
            </w:r>
          </w:p>
        </w:tc>
      </w:tr>
      <w:tr w:rsidR="00DE59A6" w:rsidRPr="009F4C6D" w:rsidTr="000A228A">
        <w:tc>
          <w:tcPr>
            <w:tcW w:w="5000" w:type="pct"/>
            <w:gridSpan w:val="17"/>
          </w:tcPr>
          <w:p w:rsidR="00DE59A6" w:rsidRPr="009F4C6D" w:rsidRDefault="00DE59A6" w:rsidP="002700CE">
            <w:pPr>
              <w:jc w:val="center"/>
              <w:rPr>
                <w:b/>
              </w:rPr>
            </w:pPr>
            <w:r w:rsidRPr="009F4C6D">
              <w:rPr>
                <w:b/>
              </w:rPr>
              <w:t>4 Распределение академических часов</w:t>
            </w:r>
          </w:p>
        </w:tc>
      </w:tr>
      <w:tr w:rsidR="00DE59A6" w:rsidRPr="00EA79E8" w:rsidTr="000A228A">
        <w:tc>
          <w:tcPr>
            <w:tcW w:w="1465" w:type="pct"/>
            <w:gridSpan w:val="8"/>
          </w:tcPr>
          <w:p w:rsidR="00DE59A6" w:rsidRDefault="00DE59A6" w:rsidP="002700CE">
            <w:r>
              <w:t>Всего</w:t>
            </w:r>
          </w:p>
        </w:tc>
        <w:tc>
          <w:tcPr>
            <w:tcW w:w="481" w:type="pct"/>
            <w:gridSpan w:val="3"/>
            <w:vAlign w:val="center"/>
          </w:tcPr>
          <w:p w:rsidR="00DE59A6" w:rsidRPr="00EA79E8" w:rsidRDefault="00DE59A6" w:rsidP="00D3260A">
            <w:pPr>
              <w:jc w:val="center"/>
            </w:pPr>
            <w:r>
              <w:t>Практ.</w:t>
            </w:r>
          </w:p>
        </w:tc>
        <w:tc>
          <w:tcPr>
            <w:tcW w:w="558" w:type="pct"/>
            <w:vAlign w:val="center"/>
          </w:tcPr>
          <w:p w:rsidR="00DE59A6" w:rsidRDefault="00DE59A6" w:rsidP="008802BB">
            <w:pPr>
              <w:jc w:val="center"/>
            </w:pPr>
            <w:r>
              <w:t>Лаб.</w:t>
            </w:r>
          </w:p>
          <w:p w:rsidR="00DE59A6" w:rsidRPr="00EA79E8" w:rsidRDefault="00DE59A6" w:rsidP="008802BB">
            <w:pPr>
              <w:jc w:val="center"/>
            </w:pPr>
            <w:r>
              <w:t>(студ.)</w:t>
            </w:r>
          </w:p>
        </w:tc>
        <w:tc>
          <w:tcPr>
            <w:tcW w:w="924" w:type="pct"/>
            <w:gridSpan w:val="2"/>
            <w:vAlign w:val="center"/>
          </w:tcPr>
          <w:p w:rsidR="00DE59A6" w:rsidRPr="00EA79E8" w:rsidRDefault="00DE59A6" w:rsidP="008802BB">
            <w:pPr>
              <w:jc w:val="center"/>
            </w:pPr>
            <w:r>
              <w:t>СРОП групп.</w:t>
            </w:r>
          </w:p>
        </w:tc>
        <w:tc>
          <w:tcPr>
            <w:tcW w:w="762" w:type="pct"/>
            <w:gridSpan w:val="2"/>
            <w:vAlign w:val="center"/>
          </w:tcPr>
          <w:p w:rsidR="00DE59A6" w:rsidRPr="00EA79E8" w:rsidRDefault="00DE59A6" w:rsidP="008802BB">
            <w:pPr>
              <w:jc w:val="center"/>
            </w:pPr>
            <w:r>
              <w:t>СРО</w:t>
            </w:r>
          </w:p>
        </w:tc>
        <w:tc>
          <w:tcPr>
            <w:tcW w:w="811" w:type="pct"/>
          </w:tcPr>
          <w:p w:rsidR="00DE59A6" w:rsidRPr="00EA79E8" w:rsidRDefault="00DE59A6" w:rsidP="002700CE">
            <w:pPr>
              <w:jc w:val="center"/>
            </w:pPr>
            <w:r>
              <w:t>Форма контроля</w:t>
            </w:r>
          </w:p>
        </w:tc>
      </w:tr>
      <w:tr w:rsidR="00DE59A6" w:rsidRPr="00EA79E8" w:rsidTr="000A228A">
        <w:tc>
          <w:tcPr>
            <w:tcW w:w="1465" w:type="pct"/>
            <w:gridSpan w:val="8"/>
          </w:tcPr>
          <w:p w:rsidR="00DE59A6" w:rsidRPr="0097774F" w:rsidRDefault="00DE59A6" w:rsidP="00D5264B">
            <w:r>
              <w:t xml:space="preserve">3 </w:t>
            </w:r>
            <w:r w:rsidRPr="0097774F">
              <w:t xml:space="preserve"> кредита</w:t>
            </w:r>
            <w:r>
              <w:t>,</w:t>
            </w:r>
            <w:r w:rsidRPr="0097774F">
              <w:t xml:space="preserve"> </w:t>
            </w:r>
            <w:r>
              <w:t>135</w:t>
            </w:r>
            <w:r w:rsidRPr="0097774F">
              <w:t xml:space="preserve"> часов </w:t>
            </w:r>
          </w:p>
        </w:tc>
        <w:tc>
          <w:tcPr>
            <w:tcW w:w="481" w:type="pct"/>
            <w:gridSpan w:val="3"/>
          </w:tcPr>
          <w:p w:rsidR="00DE59A6" w:rsidRPr="0097774F" w:rsidRDefault="00DE59A6" w:rsidP="00D3260A">
            <w:pPr>
              <w:jc w:val="center"/>
            </w:pPr>
            <w:r>
              <w:t>45</w:t>
            </w:r>
          </w:p>
        </w:tc>
        <w:tc>
          <w:tcPr>
            <w:tcW w:w="558" w:type="pct"/>
          </w:tcPr>
          <w:p w:rsidR="00DE59A6" w:rsidRPr="0097774F" w:rsidRDefault="00DE59A6" w:rsidP="00D5264B">
            <w:pPr>
              <w:jc w:val="center"/>
            </w:pPr>
            <w:r>
              <w:t>-</w:t>
            </w:r>
          </w:p>
        </w:tc>
        <w:tc>
          <w:tcPr>
            <w:tcW w:w="924" w:type="pct"/>
            <w:gridSpan w:val="2"/>
          </w:tcPr>
          <w:p w:rsidR="00DE59A6" w:rsidRPr="0097774F" w:rsidRDefault="00DE59A6" w:rsidP="008802BB">
            <w:pPr>
              <w:jc w:val="center"/>
            </w:pPr>
            <w:r>
              <w:t>30</w:t>
            </w:r>
          </w:p>
        </w:tc>
        <w:tc>
          <w:tcPr>
            <w:tcW w:w="762" w:type="pct"/>
            <w:gridSpan w:val="2"/>
          </w:tcPr>
          <w:p w:rsidR="00DE59A6" w:rsidRPr="0097774F" w:rsidRDefault="00DE59A6" w:rsidP="008802BB">
            <w:pPr>
              <w:jc w:val="center"/>
            </w:pPr>
            <w:r>
              <w:t>60</w:t>
            </w:r>
          </w:p>
        </w:tc>
        <w:tc>
          <w:tcPr>
            <w:tcW w:w="811" w:type="pct"/>
          </w:tcPr>
          <w:p w:rsidR="00DE59A6" w:rsidRPr="0097774F" w:rsidRDefault="00DE59A6" w:rsidP="008802BB">
            <w:pPr>
              <w:jc w:val="center"/>
            </w:pPr>
            <w:r>
              <w:t>экзамен</w:t>
            </w:r>
          </w:p>
        </w:tc>
      </w:tr>
      <w:tr w:rsidR="00DE59A6" w:rsidRPr="009F4C6D" w:rsidTr="000A228A">
        <w:tc>
          <w:tcPr>
            <w:tcW w:w="5000" w:type="pct"/>
            <w:gridSpan w:val="17"/>
          </w:tcPr>
          <w:p w:rsidR="00DE59A6" w:rsidRPr="009F4C6D" w:rsidRDefault="00DE59A6" w:rsidP="002700CE">
            <w:pPr>
              <w:jc w:val="center"/>
              <w:rPr>
                <w:b/>
              </w:rPr>
            </w:pPr>
            <w:r w:rsidRPr="009F4C6D">
              <w:rPr>
                <w:b/>
              </w:rPr>
              <w:t>5 Содержание дисциплины</w:t>
            </w:r>
          </w:p>
        </w:tc>
      </w:tr>
      <w:tr w:rsidR="00DE59A6" w:rsidRPr="00EA79E8" w:rsidTr="000A228A">
        <w:tc>
          <w:tcPr>
            <w:tcW w:w="5000" w:type="pct"/>
            <w:gridSpan w:val="17"/>
          </w:tcPr>
          <w:p w:rsidR="00DE59A6" w:rsidRPr="00CE62CF" w:rsidRDefault="00DE59A6" w:rsidP="002700CE">
            <w:pPr>
              <w:jc w:val="both"/>
            </w:pPr>
            <w:r>
              <w:t>Корпоративный подоходный налог, Налог на добавленную стоимость, Акцизы, Социальный налог, Налог на имущество, Налог на транспортные средства, Земельный налог, Специальные налоговые режимы и особенности их применения, Налоги и специальные платежи недропользователей, Индивидуальный подоходный налог</w:t>
            </w:r>
          </w:p>
        </w:tc>
      </w:tr>
      <w:tr w:rsidR="00DE59A6" w:rsidRPr="009F4C6D" w:rsidTr="000A228A">
        <w:tc>
          <w:tcPr>
            <w:tcW w:w="5000" w:type="pct"/>
            <w:gridSpan w:val="17"/>
          </w:tcPr>
          <w:p w:rsidR="00DE59A6" w:rsidRPr="009F4C6D" w:rsidRDefault="00DE59A6" w:rsidP="002700CE">
            <w:pPr>
              <w:jc w:val="center"/>
              <w:rPr>
                <w:b/>
              </w:rPr>
            </w:pPr>
            <w:r w:rsidRPr="009F4C6D">
              <w:rPr>
                <w:b/>
              </w:rPr>
              <w:t>6 Политика курса</w:t>
            </w:r>
          </w:p>
        </w:tc>
      </w:tr>
      <w:tr w:rsidR="00DE59A6" w:rsidRPr="00EA79E8" w:rsidTr="000A228A">
        <w:tc>
          <w:tcPr>
            <w:tcW w:w="5000" w:type="pct"/>
            <w:gridSpan w:val="17"/>
          </w:tcPr>
          <w:p w:rsidR="00DE59A6" w:rsidRPr="00333F1D" w:rsidRDefault="00DE59A6" w:rsidP="002700CE">
            <w:pPr>
              <w:jc w:val="both"/>
            </w:pPr>
            <w:r w:rsidRPr="00333F1D">
              <w:t xml:space="preserve">1.Студент должен регулярно, систематически готовиться к занятиям и выполнять все задания СРС. </w:t>
            </w:r>
          </w:p>
          <w:p w:rsidR="00DE59A6" w:rsidRPr="00333F1D" w:rsidRDefault="00DE59A6" w:rsidP="002700CE">
            <w:pPr>
              <w:jc w:val="both"/>
            </w:pPr>
            <w:r>
              <w:t>2</w:t>
            </w:r>
            <w:r w:rsidRPr="00333F1D">
              <w:t>.</w:t>
            </w:r>
            <w:r>
              <w:t xml:space="preserve"> Ст</w:t>
            </w:r>
            <w:r w:rsidRPr="00333F1D">
              <w:t>уденты должны соблюдать правила поведения в ВУЗе</w:t>
            </w:r>
            <w:r>
              <w:t>.</w:t>
            </w:r>
          </w:p>
          <w:p w:rsidR="00DE59A6" w:rsidRPr="00EA79E8" w:rsidRDefault="00DE59A6" w:rsidP="002700CE">
            <w:pPr>
              <w:jc w:val="both"/>
            </w:pPr>
            <w:r w:rsidRPr="00333F1D">
              <w:t>4.Все задания по СРС должны сдаваться в установленные сроки. Просрочка сдачи работы влечет за собой перерасчет баллов с применением коэффициента 0,8.</w:t>
            </w:r>
          </w:p>
        </w:tc>
      </w:tr>
      <w:tr w:rsidR="00DE59A6" w:rsidRPr="009F4C6D" w:rsidTr="000A228A">
        <w:tc>
          <w:tcPr>
            <w:tcW w:w="5000" w:type="pct"/>
            <w:gridSpan w:val="17"/>
          </w:tcPr>
          <w:p w:rsidR="00DE59A6" w:rsidRPr="009F4C6D" w:rsidRDefault="00DE59A6" w:rsidP="002700CE">
            <w:pPr>
              <w:jc w:val="center"/>
              <w:rPr>
                <w:b/>
              </w:rPr>
            </w:pPr>
            <w:r w:rsidRPr="009F4C6D">
              <w:rPr>
                <w:b/>
              </w:rPr>
              <w:t>7 Список рекомендуемой литературы</w:t>
            </w:r>
          </w:p>
        </w:tc>
      </w:tr>
      <w:tr w:rsidR="00DE59A6" w:rsidRPr="00EA79E8" w:rsidTr="000A228A">
        <w:tc>
          <w:tcPr>
            <w:tcW w:w="1274" w:type="pct"/>
            <w:gridSpan w:val="6"/>
          </w:tcPr>
          <w:p w:rsidR="00DE59A6" w:rsidRDefault="00DE59A6" w:rsidP="002700CE">
            <w:r>
              <w:t>Основная</w:t>
            </w:r>
          </w:p>
        </w:tc>
        <w:tc>
          <w:tcPr>
            <w:tcW w:w="3726" w:type="pct"/>
            <w:gridSpan w:val="11"/>
          </w:tcPr>
          <w:p w:rsidR="00DE59A6" w:rsidRPr="00EA79E8" w:rsidRDefault="00DE59A6" w:rsidP="00645C7F">
            <w:r w:rsidRPr="00B92377">
              <w:t xml:space="preserve">Налоговый кодекс Республики Казахстан, Карагусова Г. Налоги: сущность и практика. – Алматы: </w:t>
            </w:r>
            <w:r w:rsidRPr="00B92377">
              <w:rPr>
                <w:lang w:val="kk-KZ"/>
              </w:rPr>
              <w:t>Қаржы</w:t>
            </w:r>
            <w:r w:rsidRPr="00B92377">
              <w:t xml:space="preserve"> - </w:t>
            </w:r>
            <w:r w:rsidRPr="00B92377">
              <w:rPr>
                <w:lang w:val="kk-KZ"/>
              </w:rPr>
              <w:t>Қ</w:t>
            </w:r>
            <w:r w:rsidRPr="00B92377">
              <w:t>аражат, 1994, Налоги и налогообложение – учеб</w:t>
            </w:r>
            <w:r>
              <w:t>.</w:t>
            </w:r>
            <w:r w:rsidRPr="00B92377">
              <w:t xml:space="preserve"> под ред. Юткиной Т.Ф. – М.: ЮНИТИ</w:t>
            </w:r>
          </w:p>
        </w:tc>
      </w:tr>
      <w:tr w:rsidR="00DE59A6" w:rsidRPr="00EA79E8" w:rsidTr="000A228A">
        <w:tc>
          <w:tcPr>
            <w:tcW w:w="1274" w:type="pct"/>
            <w:gridSpan w:val="6"/>
          </w:tcPr>
          <w:p w:rsidR="00DE59A6" w:rsidRDefault="00DE59A6" w:rsidP="002700CE">
            <w:r>
              <w:t>Дополнительная</w:t>
            </w:r>
          </w:p>
        </w:tc>
        <w:tc>
          <w:tcPr>
            <w:tcW w:w="3726" w:type="pct"/>
            <w:gridSpan w:val="11"/>
          </w:tcPr>
          <w:p w:rsidR="00DE59A6" w:rsidRPr="00EA79E8" w:rsidRDefault="00DE59A6" w:rsidP="0087345F">
            <w:pPr>
              <w:pStyle w:val="BodyText"/>
              <w:spacing w:after="0"/>
              <w:jc w:val="both"/>
            </w:pPr>
            <w:r w:rsidRPr="00B92377">
              <w:t>Налоги: Учебник./ Под ред. д.э.н., профессора Черника Д.Г. – М.: Финансы и статистика, 2000</w:t>
            </w:r>
          </w:p>
        </w:tc>
      </w:tr>
    </w:tbl>
    <w:p w:rsidR="00DE59A6" w:rsidRDefault="00DE59A6" w:rsidP="008802BB">
      <w:pPr>
        <w:sectPr w:rsidR="00DE59A6" w:rsidSect="002700C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E59A6" w:rsidRDefault="00DE59A6" w:rsidP="00A80241">
      <w:pPr>
        <w:tabs>
          <w:tab w:val="left" w:pos="2700"/>
        </w:tabs>
        <w:jc w:val="center"/>
        <w:outlineLvl w:val="0"/>
        <w:rPr>
          <w:b/>
        </w:rPr>
      </w:pPr>
      <w:r w:rsidRPr="00C31748">
        <w:rPr>
          <w:b/>
        </w:rPr>
        <w:t xml:space="preserve">8 </w:t>
      </w:r>
      <w:r>
        <w:rPr>
          <w:b/>
        </w:rPr>
        <w:t>Календарно-тематический план</w:t>
      </w:r>
    </w:p>
    <w:p w:rsidR="00DE59A6" w:rsidRDefault="00DE59A6" w:rsidP="00A80241">
      <w:pPr>
        <w:tabs>
          <w:tab w:val="left" w:pos="2700"/>
        </w:tabs>
        <w:jc w:val="center"/>
        <w:outlineLvl w:val="0"/>
        <w:rPr>
          <w:sz w:val="20"/>
          <w:szCs w:val="20"/>
        </w:rPr>
      </w:pPr>
    </w:p>
    <w:tbl>
      <w:tblPr>
        <w:tblW w:w="50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4"/>
        <w:gridCol w:w="520"/>
        <w:gridCol w:w="4363"/>
        <w:gridCol w:w="538"/>
        <w:gridCol w:w="3404"/>
        <w:gridCol w:w="520"/>
        <w:gridCol w:w="4477"/>
        <w:gridCol w:w="517"/>
      </w:tblGrid>
      <w:tr w:rsidR="00DE59A6" w:rsidRPr="00FE7019" w:rsidTr="009C73A1">
        <w:trPr>
          <w:cantSplit/>
          <w:trHeight w:val="1134"/>
        </w:trPr>
        <w:tc>
          <w:tcPr>
            <w:tcW w:w="228" w:type="pct"/>
            <w:textDirection w:val="btLr"/>
          </w:tcPr>
          <w:p w:rsidR="00DE59A6" w:rsidRPr="00FE7019" w:rsidRDefault="00DE59A6" w:rsidP="000A228A">
            <w:pPr>
              <w:tabs>
                <w:tab w:val="left" w:pos="432"/>
              </w:tabs>
              <w:ind w:left="113" w:right="-108"/>
              <w:jc w:val="center"/>
            </w:pPr>
            <w:r w:rsidRPr="00FE7019">
              <w:t>№ недели</w:t>
            </w:r>
          </w:p>
        </w:tc>
        <w:tc>
          <w:tcPr>
            <w:tcW w:w="173" w:type="pct"/>
            <w:textDirection w:val="btLr"/>
          </w:tcPr>
          <w:p w:rsidR="00DE59A6" w:rsidRPr="00FE7019" w:rsidRDefault="00DE59A6" w:rsidP="000A228A">
            <w:pPr>
              <w:ind w:left="113" w:right="113"/>
              <w:jc w:val="center"/>
            </w:pPr>
            <w:r w:rsidRPr="00FE7019">
              <w:t>Модуль</w:t>
            </w:r>
          </w:p>
        </w:tc>
        <w:tc>
          <w:tcPr>
            <w:tcW w:w="1452" w:type="pct"/>
          </w:tcPr>
          <w:p w:rsidR="00DE59A6" w:rsidRPr="00FE7019" w:rsidRDefault="00DE59A6" w:rsidP="003A6243">
            <w:pPr>
              <w:jc w:val="center"/>
            </w:pPr>
            <w:r w:rsidRPr="00FE7019">
              <w:t xml:space="preserve">Темы практических занятий, виды контроля </w:t>
            </w:r>
          </w:p>
        </w:tc>
        <w:tc>
          <w:tcPr>
            <w:tcW w:w="179" w:type="pct"/>
            <w:textDirection w:val="btLr"/>
          </w:tcPr>
          <w:p w:rsidR="00DE59A6" w:rsidRPr="00FE7019" w:rsidRDefault="00DE59A6" w:rsidP="003A6243">
            <w:pPr>
              <w:ind w:left="113" w:right="113"/>
              <w:jc w:val="center"/>
            </w:pPr>
            <w:r w:rsidRPr="00FE7019">
              <w:t>Часы</w:t>
            </w:r>
          </w:p>
        </w:tc>
        <w:tc>
          <w:tcPr>
            <w:tcW w:w="1133" w:type="pct"/>
          </w:tcPr>
          <w:p w:rsidR="00DE59A6" w:rsidRPr="00FE7019" w:rsidRDefault="00DE59A6" w:rsidP="006F1009">
            <w:pPr>
              <w:jc w:val="center"/>
            </w:pPr>
            <w:r w:rsidRPr="00FE7019">
              <w:t>Темы занятий СРОП (поточные)</w:t>
            </w:r>
          </w:p>
        </w:tc>
        <w:tc>
          <w:tcPr>
            <w:tcW w:w="173" w:type="pct"/>
            <w:textDirection w:val="btLr"/>
          </w:tcPr>
          <w:p w:rsidR="00DE59A6" w:rsidRPr="00FE7019" w:rsidRDefault="00DE59A6" w:rsidP="002700CE">
            <w:pPr>
              <w:ind w:left="113" w:right="113"/>
              <w:jc w:val="center"/>
            </w:pPr>
            <w:r w:rsidRPr="00FE7019">
              <w:t>Часы</w:t>
            </w:r>
          </w:p>
        </w:tc>
        <w:tc>
          <w:tcPr>
            <w:tcW w:w="1490" w:type="pct"/>
          </w:tcPr>
          <w:p w:rsidR="00DE59A6" w:rsidRPr="00FE7019" w:rsidRDefault="00DE59A6" w:rsidP="002700CE">
            <w:pPr>
              <w:jc w:val="center"/>
            </w:pPr>
            <w:r w:rsidRPr="00FE7019">
              <w:t xml:space="preserve"> Темы СРОП (групповые), виды контроля</w:t>
            </w:r>
          </w:p>
          <w:p w:rsidR="00DE59A6" w:rsidRPr="00FE7019" w:rsidRDefault="00DE59A6" w:rsidP="002700CE">
            <w:pPr>
              <w:jc w:val="center"/>
            </w:pPr>
          </w:p>
        </w:tc>
        <w:tc>
          <w:tcPr>
            <w:tcW w:w="172" w:type="pct"/>
            <w:textDirection w:val="btLr"/>
          </w:tcPr>
          <w:p w:rsidR="00DE59A6" w:rsidRPr="00FE7019" w:rsidRDefault="00DE59A6" w:rsidP="002700CE">
            <w:pPr>
              <w:ind w:left="113" w:right="113"/>
              <w:jc w:val="center"/>
            </w:pPr>
            <w:r w:rsidRPr="00FE7019">
              <w:t>Часы</w:t>
            </w:r>
          </w:p>
        </w:tc>
      </w:tr>
      <w:tr w:rsidR="00DE59A6" w:rsidRPr="00FE7019" w:rsidTr="009C73A1">
        <w:tc>
          <w:tcPr>
            <w:tcW w:w="228" w:type="pct"/>
          </w:tcPr>
          <w:p w:rsidR="00DE59A6" w:rsidRPr="00FE7019" w:rsidRDefault="00DE59A6" w:rsidP="002700CE">
            <w:pPr>
              <w:jc w:val="center"/>
            </w:pPr>
            <w:r w:rsidRPr="00FE7019">
              <w:t>1</w:t>
            </w:r>
          </w:p>
        </w:tc>
        <w:tc>
          <w:tcPr>
            <w:tcW w:w="173" w:type="pct"/>
            <w:vMerge w:val="restart"/>
            <w:textDirection w:val="btLr"/>
          </w:tcPr>
          <w:p w:rsidR="00DE59A6" w:rsidRPr="00FE7019" w:rsidRDefault="00DE59A6" w:rsidP="000A228A">
            <w:pPr>
              <w:ind w:left="113" w:right="113"/>
            </w:pPr>
            <w:r w:rsidRPr="00FE7019">
              <w:t>Модуль 1</w:t>
            </w:r>
          </w:p>
        </w:tc>
        <w:tc>
          <w:tcPr>
            <w:tcW w:w="1452" w:type="pct"/>
          </w:tcPr>
          <w:p w:rsidR="00DE59A6" w:rsidRPr="00FE7019" w:rsidRDefault="00DE59A6" w:rsidP="003A6243">
            <w:r w:rsidRPr="00FE7019">
              <w:t xml:space="preserve">Экономическая сущность и  природа налогов. </w:t>
            </w:r>
            <w:r w:rsidRPr="00FE7019">
              <w:rPr>
                <w:bCs/>
                <w:i/>
                <w:color w:val="000000"/>
                <w:spacing w:val="-2"/>
              </w:rPr>
              <w:t>Доклад</w:t>
            </w:r>
          </w:p>
        </w:tc>
        <w:tc>
          <w:tcPr>
            <w:tcW w:w="179" w:type="pct"/>
            <w:vAlign w:val="center"/>
          </w:tcPr>
          <w:p w:rsidR="00DE59A6" w:rsidRPr="00FE7019" w:rsidRDefault="00DE59A6" w:rsidP="003A6243">
            <w:pPr>
              <w:jc w:val="center"/>
            </w:pPr>
            <w:r w:rsidRPr="00FE7019">
              <w:t>3</w:t>
            </w:r>
          </w:p>
        </w:tc>
        <w:tc>
          <w:tcPr>
            <w:tcW w:w="1133" w:type="pct"/>
          </w:tcPr>
          <w:p w:rsidR="00DE59A6" w:rsidRPr="00FE7019" w:rsidRDefault="00DE59A6" w:rsidP="002700CE">
            <w:r w:rsidRPr="00FE7019">
              <w:t>Экономическая сущность и  природа налогов</w:t>
            </w:r>
          </w:p>
        </w:tc>
        <w:tc>
          <w:tcPr>
            <w:tcW w:w="173" w:type="pct"/>
            <w:vAlign w:val="center"/>
          </w:tcPr>
          <w:p w:rsidR="00DE59A6" w:rsidRPr="00FE7019" w:rsidRDefault="00DE59A6" w:rsidP="0080622A">
            <w:pPr>
              <w:jc w:val="center"/>
            </w:pPr>
            <w:r w:rsidRPr="00FE7019">
              <w:t>1</w:t>
            </w:r>
          </w:p>
        </w:tc>
        <w:tc>
          <w:tcPr>
            <w:tcW w:w="1490" w:type="pct"/>
          </w:tcPr>
          <w:p w:rsidR="00DE59A6" w:rsidRPr="00FE7019" w:rsidRDefault="00DE59A6" w:rsidP="00F4445C">
            <w:pPr>
              <w:rPr>
                <w:i/>
              </w:rPr>
            </w:pPr>
            <w:r w:rsidRPr="00FE7019">
              <w:t>Экономическая сущность и  природа налогов</w:t>
            </w:r>
          </w:p>
        </w:tc>
        <w:tc>
          <w:tcPr>
            <w:tcW w:w="172" w:type="pct"/>
            <w:vAlign w:val="center"/>
          </w:tcPr>
          <w:p w:rsidR="00DE59A6" w:rsidRPr="00FE7019" w:rsidRDefault="00DE59A6" w:rsidP="0080622A">
            <w:pPr>
              <w:jc w:val="center"/>
            </w:pPr>
            <w:r w:rsidRPr="00FE7019">
              <w:t>1</w:t>
            </w:r>
          </w:p>
        </w:tc>
      </w:tr>
      <w:tr w:rsidR="00DE59A6" w:rsidRPr="00FE7019" w:rsidTr="009C73A1">
        <w:trPr>
          <w:trHeight w:val="202"/>
        </w:trPr>
        <w:tc>
          <w:tcPr>
            <w:tcW w:w="228" w:type="pct"/>
          </w:tcPr>
          <w:p w:rsidR="00DE59A6" w:rsidRPr="00FE7019" w:rsidRDefault="00DE59A6" w:rsidP="002700CE">
            <w:pPr>
              <w:jc w:val="center"/>
            </w:pPr>
            <w:r w:rsidRPr="00FE7019">
              <w:t>2</w:t>
            </w:r>
          </w:p>
        </w:tc>
        <w:tc>
          <w:tcPr>
            <w:tcW w:w="173" w:type="pct"/>
            <w:vMerge/>
          </w:tcPr>
          <w:p w:rsidR="00DE59A6" w:rsidRPr="00FE7019" w:rsidRDefault="00DE59A6" w:rsidP="002700CE">
            <w:pPr>
              <w:rPr>
                <w:bCs/>
                <w:color w:val="000000"/>
                <w:spacing w:val="-2"/>
              </w:rPr>
            </w:pPr>
          </w:p>
        </w:tc>
        <w:tc>
          <w:tcPr>
            <w:tcW w:w="1452" w:type="pct"/>
          </w:tcPr>
          <w:p w:rsidR="00DE59A6" w:rsidRPr="00FE7019" w:rsidRDefault="00DE59A6" w:rsidP="003A6243">
            <w:r w:rsidRPr="00FE7019">
              <w:t xml:space="preserve">Налоговая система </w:t>
            </w:r>
          </w:p>
        </w:tc>
        <w:tc>
          <w:tcPr>
            <w:tcW w:w="179" w:type="pct"/>
            <w:vAlign w:val="center"/>
          </w:tcPr>
          <w:p w:rsidR="00DE59A6" w:rsidRPr="00FE7019" w:rsidRDefault="00DE59A6" w:rsidP="003A6243">
            <w:pPr>
              <w:jc w:val="center"/>
            </w:pPr>
            <w:r w:rsidRPr="00FE7019">
              <w:t>3</w:t>
            </w:r>
          </w:p>
        </w:tc>
        <w:tc>
          <w:tcPr>
            <w:tcW w:w="1133" w:type="pct"/>
          </w:tcPr>
          <w:p w:rsidR="00DE59A6" w:rsidRPr="00FE7019" w:rsidRDefault="00DE59A6" w:rsidP="002700CE">
            <w:pPr>
              <w:rPr>
                <w:bCs/>
                <w:color w:val="000000"/>
                <w:spacing w:val="-2"/>
              </w:rPr>
            </w:pPr>
          </w:p>
        </w:tc>
        <w:tc>
          <w:tcPr>
            <w:tcW w:w="173" w:type="pct"/>
            <w:vAlign w:val="center"/>
          </w:tcPr>
          <w:p w:rsidR="00DE59A6" w:rsidRPr="00FE7019" w:rsidRDefault="00DE59A6" w:rsidP="001C2DB7">
            <w:pPr>
              <w:jc w:val="center"/>
            </w:pPr>
          </w:p>
        </w:tc>
        <w:tc>
          <w:tcPr>
            <w:tcW w:w="1490" w:type="pct"/>
          </w:tcPr>
          <w:p w:rsidR="00DE59A6" w:rsidRPr="00FE7019" w:rsidRDefault="00DE59A6" w:rsidP="00556126">
            <w:pPr>
              <w:rPr>
                <w:bCs/>
                <w:color w:val="000000"/>
                <w:spacing w:val="-2"/>
              </w:rPr>
            </w:pPr>
            <w:r w:rsidRPr="00FE7019">
              <w:t>Налоговая система</w:t>
            </w:r>
            <w:r>
              <w:t xml:space="preserve"> РК</w:t>
            </w:r>
            <w:r w:rsidRPr="00FE7019">
              <w:t xml:space="preserve">. </w:t>
            </w:r>
            <w:r w:rsidRPr="00FE7019">
              <w:rPr>
                <w:bCs/>
                <w:i/>
                <w:spacing w:val="-2"/>
              </w:rPr>
              <w:t>Доклад</w:t>
            </w:r>
          </w:p>
        </w:tc>
        <w:tc>
          <w:tcPr>
            <w:tcW w:w="172" w:type="pct"/>
            <w:vAlign w:val="center"/>
          </w:tcPr>
          <w:p w:rsidR="00DE59A6" w:rsidRPr="00FE7019" w:rsidRDefault="00DE59A6" w:rsidP="0080622A">
            <w:pPr>
              <w:jc w:val="center"/>
            </w:pPr>
            <w:r w:rsidRPr="00FE7019">
              <w:t>1</w:t>
            </w:r>
          </w:p>
        </w:tc>
      </w:tr>
      <w:tr w:rsidR="00DE59A6" w:rsidRPr="00FE7019" w:rsidTr="009C73A1">
        <w:trPr>
          <w:trHeight w:val="202"/>
        </w:trPr>
        <w:tc>
          <w:tcPr>
            <w:tcW w:w="228" w:type="pct"/>
          </w:tcPr>
          <w:p w:rsidR="00DE59A6" w:rsidRPr="00FE7019" w:rsidRDefault="00DE59A6" w:rsidP="002700CE">
            <w:pPr>
              <w:jc w:val="center"/>
            </w:pPr>
            <w:r w:rsidRPr="00FE7019">
              <w:t>3</w:t>
            </w:r>
          </w:p>
        </w:tc>
        <w:tc>
          <w:tcPr>
            <w:tcW w:w="173" w:type="pct"/>
            <w:vMerge/>
          </w:tcPr>
          <w:p w:rsidR="00DE59A6" w:rsidRPr="00FE7019" w:rsidRDefault="00DE59A6" w:rsidP="002700CE">
            <w:pPr>
              <w:rPr>
                <w:bCs/>
                <w:color w:val="000000"/>
                <w:spacing w:val="-2"/>
              </w:rPr>
            </w:pPr>
          </w:p>
        </w:tc>
        <w:tc>
          <w:tcPr>
            <w:tcW w:w="1452" w:type="pct"/>
          </w:tcPr>
          <w:p w:rsidR="00DE59A6" w:rsidRPr="00FE7019" w:rsidRDefault="00DE59A6" w:rsidP="003A6243">
            <w:r>
              <w:t xml:space="preserve">Налоговая политика. </w:t>
            </w:r>
            <w:r w:rsidRPr="00FE7019">
              <w:t xml:space="preserve">Налоговый механизм. </w:t>
            </w:r>
          </w:p>
        </w:tc>
        <w:tc>
          <w:tcPr>
            <w:tcW w:w="179" w:type="pct"/>
          </w:tcPr>
          <w:p w:rsidR="00DE59A6" w:rsidRPr="00FE7019" w:rsidRDefault="00DE59A6" w:rsidP="003A6243"/>
          <w:p w:rsidR="00DE59A6" w:rsidRPr="00FE7019" w:rsidRDefault="00DE59A6" w:rsidP="003A6243">
            <w:pPr>
              <w:jc w:val="center"/>
            </w:pPr>
            <w:r w:rsidRPr="00FE7019">
              <w:t>3</w:t>
            </w:r>
          </w:p>
        </w:tc>
        <w:tc>
          <w:tcPr>
            <w:tcW w:w="1133" w:type="pct"/>
          </w:tcPr>
          <w:p w:rsidR="00DE59A6" w:rsidRPr="00FE7019" w:rsidRDefault="00DE59A6" w:rsidP="002700CE">
            <w:pPr>
              <w:rPr>
                <w:bCs/>
                <w:color w:val="000000"/>
                <w:spacing w:val="-2"/>
              </w:rPr>
            </w:pPr>
          </w:p>
        </w:tc>
        <w:tc>
          <w:tcPr>
            <w:tcW w:w="173" w:type="pct"/>
            <w:vAlign w:val="center"/>
          </w:tcPr>
          <w:p w:rsidR="00DE59A6" w:rsidRPr="00FE7019" w:rsidRDefault="00DE59A6" w:rsidP="001C2DB7">
            <w:pPr>
              <w:jc w:val="center"/>
            </w:pPr>
          </w:p>
        </w:tc>
        <w:tc>
          <w:tcPr>
            <w:tcW w:w="1490" w:type="pct"/>
          </w:tcPr>
          <w:p w:rsidR="00DE59A6" w:rsidRPr="00FE7019" w:rsidRDefault="00DE59A6" w:rsidP="005933EB">
            <w:pPr>
              <w:rPr>
                <w:i/>
                <w:color w:val="FF0000"/>
              </w:rPr>
            </w:pPr>
            <w:r w:rsidRPr="00FE7019">
              <w:t xml:space="preserve">Налоговая политика. Налоговый механизм. </w:t>
            </w:r>
            <w:r>
              <w:t>РК-</w:t>
            </w:r>
            <w:r w:rsidRPr="00FE7019">
              <w:rPr>
                <w:i/>
              </w:rPr>
              <w:t>Тестовый опрос</w:t>
            </w:r>
          </w:p>
        </w:tc>
        <w:tc>
          <w:tcPr>
            <w:tcW w:w="172" w:type="pct"/>
            <w:vAlign w:val="center"/>
          </w:tcPr>
          <w:p w:rsidR="00DE59A6" w:rsidRPr="00FE7019" w:rsidRDefault="00DE59A6" w:rsidP="0080622A">
            <w:pPr>
              <w:jc w:val="center"/>
            </w:pPr>
            <w:r w:rsidRPr="00FE7019">
              <w:t>1</w:t>
            </w:r>
          </w:p>
        </w:tc>
      </w:tr>
      <w:tr w:rsidR="00DE59A6" w:rsidRPr="00FE7019" w:rsidTr="009C73A1">
        <w:tc>
          <w:tcPr>
            <w:tcW w:w="228" w:type="pct"/>
          </w:tcPr>
          <w:p w:rsidR="00DE59A6" w:rsidRPr="00FE7019" w:rsidRDefault="00DE59A6" w:rsidP="00816A84">
            <w:pPr>
              <w:jc w:val="center"/>
            </w:pPr>
            <w:r w:rsidRPr="00FE7019">
              <w:t>4</w:t>
            </w:r>
          </w:p>
        </w:tc>
        <w:tc>
          <w:tcPr>
            <w:tcW w:w="173" w:type="pct"/>
            <w:vMerge w:val="restart"/>
            <w:textDirection w:val="btLr"/>
          </w:tcPr>
          <w:p w:rsidR="00DE59A6" w:rsidRPr="00FE7019" w:rsidRDefault="00DE59A6" w:rsidP="000A228A">
            <w:pPr>
              <w:ind w:left="113" w:right="113"/>
            </w:pPr>
            <w:r w:rsidRPr="00FE7019">
              <w:t>Модуль 2</w:t>
            </w:r>
          </w:p>
        </w:tc>
        <w:tc>
          <w:tcPr>
            <w:tcW w:w="1452" w:type="pct"/>
          </w:tcPr>
          <w:p w:rsidR="00DE59A6" w:rsidRPr="00FE7019" w:rsidRDefault="00DE59A6" w:rsidP="003A6243">
            <w:r w:rsidRPr="00FE7019">
              <w:t>Налоги на имущество юридических и физических лиц.</w:t>
            </w:r>
            <w:r w:rsidRPr="00FE7019">
              <w:rPr>
                <w:i/>
              </w:rPr>
              <w:t xml:space="preserve"> </w:t>
            </w:r>
            <w:r>
              <w:rPr>
                <w:i/>
              </w:rPr>
              <w:t>ТК-Акт-сть на занят.</w:t>
            </w:r>
          </w:p>
        </w:tc>
        <w:tc>
          <w:tcPr>
            <w:tcW w:w="179" w:type="pct"/>
            <w:vAlign w:val="center"/>
          </w:tcPr>
          <w:p w:rsidR="00DE59A6" w:rsidRPr="00FE7019" w:rsidRDefault="00DE59A6" w:rsidP="003A6243">
            <w:pPr>
              <w:jc w:val="center"/>
            </w:pPr>
            <w:r w:rsidRPr="00FE7019">
              <w:t>3</w:t>
            </w:r>
          </w:p>
        </w:tc>
        <w:tc>
          <w:tcPr>
            <w:tcW w:w="1133" w:type="pct"/>
          </w:tcPr>
          <w:p w:rsidR="00DE59A6" w:rsidRPr="00FE7019" w:rsidRDefault="00DE59A6" w:rsidP="002700CE">
            <w:r w:rsidRPr="00FE7019">
              <w:t>Налоги на имущество юр</w:t>
            </w:r>
            <w:r>
              <w:t xml:space="preserve">. </w:t>
            </w:r>
            <w:r w:rsidRPr="00FE7019">
              <w:t>и физ</w:t>
            </w:r>
            <w:r>
              <w:t>.</w:t>
            </w:r>
            <w:r w:rsidRPr="00FE7019">
              <w:t xml:space="preserve"> лиц </w:t>
            </w:r>
          </w:p>
        </w:tc>
        <w:tc>
          <w:tcPr>
            <w:tcW w:w="173" w:type="pct"/>
            <w:vAlign w:val="center"/>
          </w:tcPr>
          <w:p w:rsidR="00DE59A6" w:rsidRPr="00FE7019" w:rsidRDefault="00DE59A6" w:rsidP="001C2DB7">
            <w:pPr>
              <w:jc w:val="center"/>
            </w:pPr>
            <w:r w:rsidRPr="00FE7019">
              <w:t>1</w:t>
            </w:r>
          </w:p>
        </w:tc>
        <w:tc>
          <w:tcPr>
            <w:tcW w:w="1490" w:type="pct"/>
          </w:tcPr>
          <w:p w:rsidR="00DE59A6" w:rsidRPr="00FE7019" w:rsidRDefault="00DE59A6" w:rsidP="00816A84">
            <w:pPr>
              <w:jc w:val="both"/>
            </w:pPr>
            <w:r w:rsidRPr="00FE7019">
              <w:t>Налоги на имущество юридических и физических лиц</w:t>
            </w:r>
          </w:p>
        </w:tc>
        <w:tc>
          <w:tcPr>
            <w:tcW w:w="172" w:type="pct"/>
            <w:vAlign w:val="center"/>
          </w:tcPr>
          <w:p w:rsidR="00DE59A6" w:rsidRPr="00FE7019" w:rsidRDefault="00DE59A6" w:rsidP="0080622A">
            <w:pPr>
              <w:jc w:val="center"/>
            </w:pPr>
            <w:r w:rsidRPr="00FE7019">
              <w:t>1</w:t>
            </w:r>
          </w:p>
        </w:tc>
      </w:tr>
      <w:tr w:rsidR="00DE59A6" w:rsidRPr="00FE7019" w:rsidTr="009C73A1">
        <w:tc>
          <w:tcPr>
            <w:tcW w:w="228" w:type="pct"/>
          </w:tcPr>
          <w:p w:rsidR="00DE59A6" w:rsidRPr="00FE7019" w:rsidRDefault="00DE59A6" w:rsidP="00816A84">
            <w:pPr>
              <w:jc w:val="center"/>
            </w:pPr>
            <w:r w:rsidRPr="00FE7019">
              <w:t>5</w:t>
            </w:r>
          </w:p>
        </w:tc>
        <w:tc>
          <w:tcPr>
            <w:tcW w:w="173" w:type="pct"/>
            <w:vMerge/>
            <w:textDirection w:val="btLr"/>
          </w:tcPr>
          <w:p w:rsidR="00DE59A6" w:rsidRPr="00FE7019" w:rsidRDefault="00DE59A6" w:rsidP="000A228A">
            <w:pPr>
              <w:ind w:left="113" w:right="113"/>
            </w:pPr>
          </w:p>
        </w:tc>
        <w:tc>
          <w:tcPr>
            <w:tcW w:w="1452" w:type="pct"/>
          </w:tcPr>
          <w:p w:rsidR="00DE59A6" w:rsidRPr="00FE7019" w:rsidRDefault="00DE59A6" w:rsidP="003A6243">
            <w:pPr>
              <w:snapToGrid w:val="0"/>
              <w:ind w:firstLine="34"/>
              <w:jc w:val="both"/>
            </w:pPr>
            <w:r w:rsidRPr="00FE7019">
              <w:t>Налог на транспортные средства</w:t>
            </w:r>
          </w:p>
          <w:p w:rsidR="00DE59A6" w:rsidRPr="00FE7019" w:rsidRDefault="00DE59A6" w:rsidP="003A6243">
            <w:pPr>
              <w:snapToGrid w:val="0"/>
              <w:ind w:firstLine="34"/>
              <w:jc w:val="both"/>
              <w:rPr>
                <w:bCs/>
                <w:i/>
                <w:color w:val="000000"/>
                <w:spacing w:val="-2"/>
              </w:rPr>
            </w:pPr>
          </w:p>
        </w:tc>
        <w:tc>
          <w:tcPr>
            <w:tcW w:w="179" w:type="pct"/>
            <w:vAlign w:val="center"/>
          </w:tcPr>
          <w:p w:rsidR="00DE59A6" w:rsidRPr="00FE7019" w:rsidRDefault="00DE59A6" w:rsidP="003A6243">
            <w:pPr>
              <w:jc w:val="center"/>
            </w:pPr>
            <w:r w:rsidRPr="00FE7019">
              <w:t>3</w:t>
            </w:r>
          </w:p>
        </w:tc>
        <w:tc>
          <w:tcPr>
            <w:tcW w:w="1133" w:type="pct"/>
          </w:tcPr>
          <w:p w:rsidR="00DE59A6" w:rsidRPr="00FE7019" w:rsidRDefault="00DE59A6" w:rsidP="002700CE"/>
        </w:tc>
        <w:tc>
          <w:tcPr>
            <w:tcW w:w="173" w:type="pct"/>
            <w:vAlign w:val="center"/>
          </w:tcPr>
          <w:p w:rsidR="00DE59A6" w:rsidRPr="009C73A1" w:rsidRDefault="00DE59A6" w:rsidP="001C2DB7">
            <w:pPr>
              <w:jc w:val="center"/>
            </w:pPr>
          </w:p>
        </w:tc>
        <w:tc>
          <w:tcPr>
            <w:tcW w:w="1490" w:type="pct"/>
          </w:tcPr>
          <w:p w:rsidR="00DE59A6" w:rsidRPr="00FE7019" w:rsidRDefault="00DE59A6" w:rsidP="00E266C0">
            <w:pPr>
              <w:jc w:val="both"/>
              <w:rPr>
                <w:bCs/>
                <w:color w:val="000000"/>
                <w:spacing w:val="-2"/>
              </w:rPr>
            </w:pPr>
            <w:r w:rsidRPr="00FE7019">
              <w:t xml:space="preserve">Налог на транспортные средства. </w:t>
            </w:r>
            <w:r w:rsidRPr="00FE7019">
              <w:rPr>
                <w:i/>
              </w:rPr>
              <w:t>Тестовый опрос</w:t>
            </w:r>
          </w:p>
        </w:tc>
        <w:tc>
          <w:tcPr>
            <w:tcW w:w="172" w:type="pct"/>
            <w:vAlign w:val="center"/>
          </w:tcPr>
          <w:p w:rsidR="00DE59A6" w:rsidRPr="00FE7019" w:rsidRDefault="00DE59A6" w:rsidP="0080622A">
            <w:pPr>
              <w:jc w:val="center"/>
            </w:pPr>
            <w:r w:rsidRPr="00FE7019">
              <w:t>1</w:t>
            </w:r>
          </w:p>
        </w:tc>
      </w:tr>
      <w:tr w:rsidR="00DE59A6" w:rsidRPr="00FE7019" w:rsidTr="009C73A1">
        <w:tc>
          <w:tcPr>
            <w:tcW w:w="228" w:type="pct"/>
          </w:tcPr>
          <w:p w:rsidR="00DE59A6" w:rsidRPr="00FE7019" w:rsidRDefault="00DE59A6" w:rsidP="00816A84">
            <w:pPr>
              <w:jc w:val="center"/>
            </w:pPr>
            <w:r w:rsidRPr="00FE7019">
              <w:t>6</w:t>
            </w:r>
          </w:p>
        </w:tc>
        <w:tc>
          <w:tcPr>
            <w:tcW w:w="173" w:type="pct"/>
            <w:vMerge/>
            <w:textDirection w:val="btLr"/>
          </w:tcPr>
          <w:p w:rsidR="00DE59A6" w:rsidRPr="00FE7019" w:rsidRDefault="00DE59A6" w:rsidP="000A228A">
            <w:pPr>
              <w:ind w:left="113" w:right="113"/>
              <w:jc w:val="both"/>
            </w:pPr>
          </w:p>
        </w:tc>
        <w:tc>
          <w:tcPr>
            <w:tcW w:w="1452" w:type="pct"/>
          </w:tcPr>
          <w:p w:rsidR="00DE59A6" w:rsidRPr="00FE7019" w:rsidRDefault="00DE59A6" w:rsidP="003A6243">
            <w:pPr>
              <w:rPr>
                <w:bCs/>
                <w:color w:val="000000"/>
                <w:spacing w:val="-2"/>
              </w:rPr>
            </w:pPr>
            <w:r w:rsidRPr="00FE7019">
              <w:t xml:space="preserve">Земельный налог. </w:t>
            </w:r>
            <w:r>
              <w:rPr>
                <w:i/>
              </w:rPr>
              <w:t>ТК-Акт-сть на зан.</w:t>
            </w:r>
          </w:p>
        </w:tc>
        <w:tc>
          <w:tcPr>
            <w:tcW w:w="179" w:type="pct"/>
            <w:vAlign w:val="center"/>
          </w:tcPr>
          <w:p w:rsidR="00DE59A6" w:rsidRPr="00FE7019" w:rsidRDefault="00DE59A6" w:rsidP="003A6243">
            <w:pPr>
              <w:jc w:val="center"/>
            </w:pPr>
            <w:r w:rsidRPr="00FE7019">
              <w:t>3</w:t>
            </w:r>
          </w:p>
        </w:tc>
        <w:tc>
          <w:tcPr>
            <w:tcW w:w="1133" w:type="pct"/>
          </w:tcPr>
          <w:p w:rsidR="00DE59A6" w:rsidRPr="00FE7019" w:rsidRDefault="00DE59A6" w:rsidP="001767F5">
            <w:pPr>
              <w:jc w:val="both"/>
            </w:pPr>
          </w:p>
        </w:tc>
        <w:tc>
          <w:tcPr>
            <w:tcW w:w="173" w:type="pct"/>
            <w:vAlign w:val="center"/>
          </w:tcPr>
          <w:p w:rsidR="00DE59A6" w:rsidRPr="00FE7019" w:rsidRDefault="00DE59A6" w:rsidP="001C2DB7">
            <w:pPr>
              <w:jc w:val="center"/>
            </w:pPr>
          </w:p>
        </w:tc>
        <w:tc>
          <w:tcPr>
            <w:tcW w:w="1490" w:type="pct"/>
          </w:tcPr>
          <w:p w:rsidR="00DE59A6" w:rsidRPr="00FE7019" w:rsidRDefault="00DE59A6" w:rsidP="001767F5">
            <w:r w:rsidRPr="00FE7019">
              <w:t>Земельный налог</w:t>
            </w:r>
          </w:p>
          <w:p w:rsidR="00DE59A6" w:rsidRPr="00FE7019" w:rsidRDefault="00DE59A6" w:rsidP="002700CE"/>
        </w:tc>
        <w:tc>
          <w:tcPr>
            <w:tcW w:w="172" w:type="pct"/>
            <w:vAlign w:val="center"/>
          </w:tcPr>
          <w:p w:rsidR="00DE59A6" w:rsidRPr="00FE7019" w:rsidRDefault="00DE59A6" w:rsidP="0080622A">
            <w:pPr>
              <w:jc w:val="center"/>
            </w:pPr>
            <w:r w:rsidRPr="00FE7019">
              <w:t>1</w:t>
            </w:r>
          </w:p>
        </w:tc>
      </w:tr>
      <w:tr w:rsidR="00DE59A6" w:rsidRPr="00FE7019" w:rsidTr="009C73A1">
        <w:tc>
          <w:tcPr>
            <w:tcW w:w="228" w:type="pct"/>
          </w:tcPr>
          <w:p w:rsidR="00DE59A6" w:rsidRPr="00FE7019" w:rsidRDefault="00DE59A6" w:rsidP="00816A84">
            <w:pPr>
              <w:jc w:val="center"/>
            </w:pPr>
            <w:r w:rsidRPr="00FE7019">
              <w:t>7</w:t>
            </w:r>
          </w:p>
        </w:tc>
        <w:tc>
          <w:tcPr>
            <w:tcW w:w="173" w:type="pct"/>
            <w:vMerge/>
            <w:textDirection w:val="btLr"/>
          </w:tcPr>
          <w:p w:rsidR="00DE59A6" w:rsidRPr="00FE7019" w:rsidRDefault="00DE59A6" w:rsidP="000A228A">
            <w:pPr>
              <w:ind w:left="113" w:right="113"/>
            </w:pPr>
          </w:p>
        </w:tc>
        <w:tc>
          <w:tcPr>
            <w:tcW w:w="1452" w:type="pct"/>
          </w:tcPr>
          <w:p w:rsidR="00DE59A6" w:rsidRPr="00FE7019" w:rsidRDefault="00DE59A6" w:rsidP="003A6243">
            <w:r w:rsidRPr="00FE7019">
              <w:t>Налог на добавленную стоимость.</w:t>
            </w:r>
          </w:p>
          <w:p w:rsidR="00DE59A6" w:rsidRPr="00FE7019" w:rsidRDefault="00DE59A6" w:rsidP="003A6243">
            <w:pPr>
              <w:rPr>
                <w:b/>
                <w:i/>
              </w:rPr>
            </w:pPr>
            <w:r>
              <w:rPr>
                <w:i/>
              </w:rPr>
              <w:t>ТК-Акт-сть на занятии</w:t>
            </w:r>
            <w:r w:rsidRPr="00FE7019">
              <w:rPr>
                <w:b/>
                <w:i/>
              </w:rPr>
              <w:t xml:space="preserve"> </w:t>
            </w:r>
          </w:p>
        </w:tc>
        <w:tc>
          <w:tcPr>
            <w:tcW w:w="179" w:type="pct"/>
            <w:vAlign w:val="center"/>
          </w:tcPr>
          <w:p w:rsidR="00DE59A6" w:rsidRPr="00FE7019" w:rsidRDefault="00DE59A6" w:rsidP="003A6243">
            <w:pPr>
              <w:jc w:val="center"/>
            </w:pPr>
            <w:r w:rsidRPr="00FE7019">
              <w:t>3</w:t>
            </w:r>
          </w:p>
        </w:tc>
        <w:tc>
          <w:tcPr>
            <w:tcW w:w="1133" w:type="pct"/>
          </w:tcPr>
          <w:p w:rsidR="00DE59A6" w:rsidRPr="00FE7019" w:rsidRDefault="00DE59A6" w:rsidP="002700CE">
            <w:r w:rsidRPr="00FE7019">
              <w:t>Налог на добавленную стоимость. Акцизы</w:t>
            </w:r>
          </w:p>
        </w:tc>
        <w:tc>
          <w:tcPr>
            <w:tcW w:w="173" w:type="pct"/>
            <w:vAlign w:val="center"/>
          </w:tcPr>
          <w:p w:rsidR="00DE59A6" w:rsidRPr="00FE7019" w:rsidRDefault="00DE59A6" w:rsidP="001C2DB7">
            <w:pPr>
              <w:jc w:val="center"/>
            </w:pPr>
            <w:r w:rsidRPr="00FE7019">
              <w:t>1</w:t>
            </w:r>
          </w:p>
        </w:tc>
        <w:tc>
          <w:tcPr>
            <w:tcW w:w="1490" w:type="pct"/>
          </w:tcPr>
          <w:p w:rsidR="00DE59A6" w:rsidRPr="00FE7019" w:rsidRDefault="00DE59A6" w:rsidP="00B46F16">
            <w:pPr>
              <w:rPr>
                <w:i/>
              </w:rPr>
            </w:pPr>
            <w:r w:rsidRPr="00FE7019">
              <w:t>Налог на добавленную стоимость</w:t>
            </w:r>
          </w:p>
        </w:tc>
        <w:tc>
          <w:tcPr>
            <w:tcW w:w="172" w:type="pct"/>
            <w:vAlign w:val="center"/>
          </w:tcPr>
          <w:p w:rsidR="00DE59A6" w:rsidRPr="00FE7019" w:rsidRDefault="00DE59A6" w:rsidP="0080622A">
            <w:pPr>
              <w:jc w:val="center"/>
            </w:pPr>
            <w:r w:rsidRPr="00FE7019">
              <w:t>1</w:t>
            </w:r>
          </w:p>
        </w:tc>
      </w:tr>
      <w:tr w:rsidR="00DE59A6" w:rsidRPr="00FE7019" w:rsidTr="009C73A1">
        <w:tc>
          <w:tcPr>
            <w:tcW w:w="228" w:type="pct"/>
          </w:tcPr>
          <w:p w:rsidR="00DE59A6" w:rsidRPr="00FE7019" w:rsidRDefault="00DE59A6" w:rsidP="002700CE">
            <w:pPr>
              <w:jc w:val="center"/>
            </w:pPr>
            <w:r w:rsidRPr="00FE7019">
              <w:t>8</w:t>
            </w:r>
          </w:p>
        </w:tc>
        <w:tc>
          <w:tcPr>
            <w:tcW w:w="173" w:type="pct"/>
            <w:vMerge/>
            <w:textDirection w:val="btLr"/>
          </w:tcPr>
          <w:p w:rsidR="00DE59A6" w:rsidRPr="00FE7019" w:rsidRDefault="00DE59A6" w:rsidP="000A228A">
            <w:pPr>
              <w:ind w:left="113" w:right="113"/>
            </w:pPr>
          </w:p>
        </w:tc>
        <w:tc>
          <w:tcPr>
            <w:tcW w:w="1452" w:type="pct"/>
          </w:tcPr>
          <w:p w:rsidR="00DE59A6" w:rsidRPr="00FE7019" w:rsidRDefault="00DE59A6" w:rsidP="003A6243">
            <w:r w:rsidRPr="00FE7019">
              <w:t xml:space="preserve"> Акцизы</w:t>
            </w:r>
          </w:p>
        </w:tc>
        <w:tc>
          <w:tcPr>
            <w:tcW w:w="179" w:type="pct"/>
          </w:tcPr>
          <w:p w:rsidR="00DE59A6" w:rsidRPr="00FE7019" w:rsidRDefault="00DE59A6" w:rsidP="003A6243">
            <w:pPr>
              <w:jc w:val="center"/>
            </w:pPr>
            <w:r w:rsidRPr="00FE7019">
              <w:t>3</w:t>
            </w:r>
          </w:p>
        </w:tc>
        <w:tc>
          <w:tcPr>
            <w:tcW w:w="1133" w:type="pct"/>
          </w:tcPr>
          <w:p w:rsidR="00DE59A6" w:rsidRPr="00FE7019" w:rsidRDefault="00DE59A6" w:rsidP="002700CE"/>
        </w:tc>
        <w:tc>
          <w:tcPr>
            <w:tcW w:w="173" w:type="pct"/>
          </w:tcPr>
          <w:p w:rsidR="00DE59A6" w:rsidRPr="00FE7019" w:rsidRDefault="00DE59A6" w:rsidP="002700CE">
            <w:pPr>
              <w:jc w:val="center"/>
            </w:pPr>
          </w:p>
        </w:tc>
        <w:tc>
          <w:tcPr>
            <w:tcW w:w="1490" w:type="pct"/>
          </w:tcPr>
          <w:p w:rsidR="00DE59A6" w:rsidRPr="00FE7019" w:rsidRDefault="00DE59A6" w:rsidP="00B46F16">
            <w:pPr>
              <w:rPr>
                <w:b/>
              </w:rPr>
            </w:pPr>
            <w:r w:rsidRPr="00FE7019">
              <w:t>Акцизы.</w:t>
            </w:r>
            <w:r w:rsidRPr="00FE7019">
              <w:rPr>
                <w:b/>
              </w:rPr>
              <w:t xml:space="preserve"> </w:t>
            </w:r>
            <w:r w:rsidRPr="00FE7019">
              <w:rPr>
                <w:i/>
              </w:rPr>
              <w:t>РК – контрольная работа</w:t>
            </w:r>
            <w:r w:rsidRPr="00FE7019">
              <w:rPr>
                <w:b/>
              </w:rPr>
              <w:t xml:space="preserve"> </w:t>
            </w:r>
          </w:p>
        </w:tc>
        <w:tc>
          <w:tcPr>
            <w:tcW w:w="172" w:type="pct"/>
          </w:tcPr>
          <w:p w:rsidR="00DE59A6" w:rsidRPr="00FE7019" w:rsidRDefault="00DE59A6" w:rsidP="001767F5">
            <w:r w:rsidRPr="00FE7019">
              <w:t>1</w:t>
            </w:r>
          </w:p>
        </w:tc>
      </w:tr>
      <w:tr w:rsidR="00DE59A6" w:rsidRPr="00FE7019" w:rsidTr="009C73A1">
        <w:tc>
          <w:tcPr>
            <w:tcW w:w="228" w:type="pct"/>
          </w:tcPr>
          <w:p w:rsidR="00DE59A6" w:rsidRPr="00FE7019" w:rsidRDefault="00DE59A6" w:rsidP="00645C7F">
            <w:pPr>
              <w:jc w:val="center"/>
            </w:pPr>
            <w:r w:rsidRPr="00FE7019">
              <w:t>9</w:t>
            </w:r>
          </w:p>
        </w:tc>
        <w:tc>
          <w:tcPr>
            <w:tcW w:w="173" w:type="pct"/>
            <w:vMerge w:val="restart"/>
            <w:textDirection w:val="btLr"/>
          </w:tcPr>
          <w:p w:rsidR="00DE59A6" w:rsidRPr="00FE7019" w:rsidRDefault="00DE59A6" w:rsidP="000A228A">
            <w:pPr>
              <w:ind w:left="113" w:right="113"/>
              <w:jc w:val="center"/>
            </w:pPr>
            <w:r w:rsidRPr="00FE7019">
              <w:t>Модуль 3</w:t>
            </w:r>
          </w:p>
        </w:tc>
        <w:tc>
          <w:tcPr>
            <w:tcW w:w="1452" w:type="pct"/>
          </w:tcPr>
          <w:p w:rsidR="00DE59A6" w:rsidRPr="00FE7019" w:rsidRDefault="00DE59A6" w:rsidP="003A6243">
            <w:r w:rsidRPr="00FE7019">
              <w:t>Корпоративный подоходный налог.</w:t>
            </w:r>
          </w:p>
          <w:p w:rsidR="00DE59A6" w:rsidRPr="00FE7019" w:rsidRDefault="00DE59A6" w:rsidP="003A6243">
            <w:pPr>
              <w:rPr>
                <w:i/>
              </w:rPr>
            </w:pPr>
            <w:r>
              <w:rPr>
                <w:i/>
              </w:rPr>
              <w:t>ТК-Акт-сть на занятии</w:t>
            </w:r>
          </w:p>
        </w:tc>
        <w:tc>
          <w:tcPr>
            <w:tcW w:w="179" w:type="pct"/>
          </w:tcPr>
          <w:p w:rsidR="00DE59A6" w:rsidRPr="00FE7019" w:rsidRDefault="00DE59A6" w:rsidP="003A6243">
            <w:pPr>
              <w:jc w:val="center"/>
            </w:pPr>
            <w:r w:rsidRPr="00FE7019">
              <w:t>3</w:t>
            </w:r>
          </w:p>
        </w:tc>
        <w:tc>
          <w:tcPr>
            <w:tcW w:w="1133" w:type="pct"/>
          </w:tcPr>
          <w:p w:rsidR="00DE59A6" w:rsidRPr="00FE7019" w:rsidRDefault="00DE59A6" w:rsidP="002700CE"/>
        </w:tc>
        <w:tc>
          <w:tcPr>
            <w:tcW w:w="173" w:type="pct"/>
          </w:tcPr>
          <w:p w:rsidR="00DE59A6" w:rsidRPr="00FE7019" w:rsidRDefault="00DE59A6" w:rsidP="002700CE">
            <w:pPr>
              <w:jc w:val="center"/>
            </w:pPr>
          </w:p>
        </w:tc>
        <w:tc>
          <w:tcPr>
            <w:tcW w:w="1490" w:type="pct"/>
          </w:tcPr>
          <w:p w:rsidR="00DE59A6" w:rsidRPr="00FE7019" w:rsidRDefault="00DE59A6" w:rsidP="001C2DB7">
            <w:r w:rsidRPr="00FE7019">
              <w:t>Корпоративный подоходный налог</w:t>
            </w:r>
          </w:p>
          <w:p w:rsidR="00DE59A6" w:rsidRPr="00FE7019" w:rsidRDefault="00DE59A6" w:rsidP="001C2DB7">
            <w:pPr>
              <w:rPr>
                <w:i/>
              </w:rPr>
            </w:pPr>
          </w:p>
        </w:tc>
        <w:tc>
          <w:tcPr>
            <w:tcW w:w="172" w:type="pct"/>
          </w:tcPr>
          <w:p w:rsidR="00DE59A6" w:rsidRPr="00FE7019" w:rsidRDefault="00DE59A6" w:rsidP="001767F5">
            <w:r w:rsidRPr="00FE7019">
              <w:t>1</w:t>
            </w:r>
          </w:p>
        </w:tc>
      </w:tr>
      <w:tr w:rsidR="00DE59A6" w:rsidRPr="00FE7019" w:rsidTr="009C73A1">
        <w:tc>
          <w:tcPr>
            <w:tcW w:w="228" w:type="pct"/>
          </w:tcPr>
          <w:p w:rsidR="00DE59A6" w:rsidRPr="00FE7019" w:rsidRDefault="00DE59A6" w:rsidP="006E7B44">
            <w:pPr>
              <w:jc w:val="center"/>
            </w:pPr>
            <w:r w:rsidRPr="00FE7019">
              <w:t>10</w:t>
            </w:r>
          </w:p>
        </w:tc>
        <w:tc>
          <w:tcPr>
            <w:tcW w:w="173" w:type="pct"/>
            <w:vMerge/>
          </w:tcPr>
          <w:p w:rsidR="00DE59A6" w:rsidRPr="00FE7019" w:rsidRDefault="00DE59A6" w:rsidP="00645C7F"/>
        </w:tc>
        <w:tc>
          <w:tcPr>
            <w:tcW w:w="1452" w:type="pct"/>
          </w:tcPr>
          <w:p w:rsidR="00DE59A6" w:rsidRPr="00FE7019" w:rsidRDefault="00DE59A6" w:rsidP="003A6243">
            <w:r>
              <w:t>ИПН.</w:t>
            </w:r>
            <w:r w:rsidRPr="00FE7019">
              <w:rPr>
                <w:bCs/>
              </w:rPr>
              <w:t>Особенности налогообложения доходов иностр</w:t>
            </w:r>
            <w:r>
              <w:rPr>
                <w:bCs/>
              </w:rPr>
              <w:t xml:space="preserve">. </w:t>
            </w:r>
            <w:r w:rsidRPr="00FE7019">
              <w:rPr>
                <w:bCs/>
              </w:rPr>
              <w:t>юр</w:t>
            </w:r>
            <w:r>
              <w:rPr>
                <w:bCs/>
              </w:rPr>
              <w:t>.</w:t>
            </w:r>
            <w:r w:rsidRPr="00FE7019">
              <w:rPr>
                <w:bCs/>
              </w:rPr>
              <w:t>и физ</w:t>
            </w:r>
            <w:r>
              <w:rPr>
                <w:bCs/>
              </w:rPr>
              <w:t>.</w:t>
            </w:r>
            <w:r w:rsidRPr="00FE7019">
              <w:rPr>
                <w:bCs/>
              </w:rPr>
              <w:t>лиц.</w:t>
            </w:r>
          </w:p>
          <w:p w:rsidR="00DE59A6" w:rsidRPr="00FE7019" w:rsidRDefault="00DE59A6" w:rsidP="003A6243">
            <w:pPr>
              <w:rPr>
                <w:b/>
                <w:i/>
              </w:rPr>
            </w:pPr>
            <w:r>
              <w:rPr>
                <w:i/>
              </w:rPr>
              <w:t>ТК-Акт-сть на занятии</w:t>
            </w:r>
          </w:p>
        </w:tc>
        <w:tc>
          <w:tcPr>
            <w:tcW w:w="179" w:type="pct"/>
          </w:tcPr>
          <w:p w:rsidR="00DE59A6" w:rsidRPr="00FE7019" w:rsidRDefault="00DE59A6" w:rsidP="003A6243">
            <w:pPr>
              <w:jc w:val="center"/>
            </w:pPr>
            <w:r w:rsidRPr="00FE7019">
              <w:t>3</w:t>
            </w:r>
          </w:p>
        </w:tc>
        <w:tc>
          <w:tcPr>
            <w:tcW w:w="1133" w:type="pct"/>
          </w:tcPr>
          <w:p w:rsidR="00DE59A6" w:rsidRPr="00FE7019" w:rsidRDefault="00DE59A6" w:rsidP="00645C7F">
            <w:r w:rsidRPr="00FE7019">
              <w:t>Индивидуальный подоходный налог.</w:t>
            </w:r>
          </w:p>
          <w:p w:rsidR="00DE59A6" w:rsidRPr="00FE7019" w:rsidRDefault="00DE59A6" w:rsidP="00645C7F">
            <w:pPr>
              <w:rPr>
                <w:b/>
              </w:rPr>
            </w:pPr>
          </w:p>
        </w:tc>
        <w:tc>
          <w:tcPr>
            <w:tcW w:w="173" w:type="pct"/>
          </w:tcPr>
          <w:p w:rsidR="00DE59A6" w:rsidRPr="00FE7019" w:rsidRDefault="00DE59A6" w:rsidP="009D475A">
            <w:pPr>
              <w:jc w:val="center"/>
            </w:pPr>
            <w:r w:rsidRPr="00FE7019">
              <w:t>1</w:t>
            </w:r>
          </w:p>
        </w:tc>
        <w:tc>
          <w:tcPr>
            <w:tcW w:w="1490" w:type="pct"/>
          </w:tcPr>
          <w:p w:rsidR="00DE59A6" w:rsidRPr="00FE7019" w:rsidRDefault="00DE59A6" w:rsidP="00F4445C">
            <w:pPr>
              <w:rPr>
                <w:b/>
                <w:i/>
              </w:rPr>
            </w:pPr>
            <w:r>
              <w:t>ИПН</w:t>
            </w:r>
          </w:p>
        </w:tc>
        <w:tc>
          <w:tcPr>
            <w:tcW w:w="172" w:type="pct"/>
          </w:tcPr>
          <w:p w:rsidR="00DE59A6" w:rsidRPr="00FE7019" w:rsidRDefault="00DE59A6" w:rsidP="002700CE">
            <w:r w:rsidRPr="00FE7019">
              <w:t>1</w:t>
            </w:r>
          </w:p>
        </w:tc>
      </w:tr>
      <w:tr w:rsidR="00DE59A6" w:rsidRPr="00FE7019" w:rsidTr="009C73A1">
        <w:tc>
          <w:tcPr>
            <w:tcW w:w="228" w:type="pct"/>
          </w:tcPr>
          <w:p w:rsidR="00DE59A6" w:rsidRPr="00FE7019" w:rsidRDefault="00DE59A6" w:rsidP="00645C7F">
            <w:pPr>
              <w:jc w:val="center"/>
            </w:pPr>
            <w:r w:rsidRPr="00FE7019">
              <w:t>11</w:t>
            </w:r>
          </w:p>
        </w:tc>
        <w:tc>
          <w:tcPr>
            <w:tcW w:w="173" w:type="pct"/>
            <w:vMerge/>
          </w:tcPr>
          <w:p w:rsidR="00DE59A6" w:rsidRPr="00FE7019" w:rsidRDefault="00DE59A6" w:rsidP="00645C7F"/>
        </w:tc>
        <w:tc>
          <w:tcPr>
            <w:tcW w:w="1452" w:type="pct"/>
          </w:tcPr>
          <w:p w:rsidR="00DE59A6" w:rsidRPr="00FE7019" w:rsidRDefault="00DE59A6" w:rsidP="003A6243">
            <w:r w:rsidRPr="00FE7019">
              <w:rPr>
                <w:bCs/>
              </w:rPr>
              <w:t>Социальный налог</w:t>
            </w:r>
          </w:p>
        </w:tc>
        <w:tc>
          <w:tcPr>
            <w:tcW w:w="179" w:type="pct"/>
          </w:tcPr>
          <w:p w:rsidR="00DE59A6" w:rsidRPr="00FE7019" w:rsidRDefault="00DE59A6" w:rsidP="003A6243">
            <w:pPr>
              <w:jc w:val="center"/>
            </w:pPr>
            <w:r w:rsidRPr="00FE7019">
              <w:t>3</w:t>
            </w:r>
          </w:p>
        </w:tc>
        <w:tc>
          <w:tcPr>
            <w:tcW w:w="1133" w:type="pct"/>
          </w:tcPr>
          <w:p w:rsidR="00DE59A6" w:rsidRPr="00FE7019" w:rsidRDefault="00DE59A6" w:rsidP="00645C7F"/>
        </w:tc>
        <w:tc>
          <w:tcPr>
            <w:tcW w:w="173" w:type="pct"/>
          </w:tcPr>
          <w:p w:rsidR="00DE59A6" w:rsidRPr="00FE7019" w:rsidRDefault="00DE59A6" w:rsidP="009D475A">
            <w:pPr>
              <w:jc w:val="center"/>
            </w:pPr>
          </w:p>
        </w:tc>
        <w:tc>
          <w:tcPr>
            <w:tcW w:w="1490" w:type="pct"/>
          </w:tcPr>
          <w:p w:rsidR="00DE59A6" w:rsidRPr="00FE7019" w:rsidRDefault="00DE59A6" w:rsidP="006E7B44">
            <w:pPr>
              <w:rPr>
                <w:i/>
              </w:rPr>
            </w:pPr>
            <w:r w:rsidRPr="00FE7019">
              <w:rPr>
                <w:bCs/>
              </w:rPr>
              <w:t>Социальный налог.</w:t>
            </w:r>
            <w:r w:rsidRPr="00FE7019">
              <w:rPr>
                <w:bCs/>
                <w:i/>
              </w:rPr>
              <w:t>Доклад</w:t>
            </w:r>
          </w:p>
        </w:tc>
        <w:tc>
          <w:tcPr>
            <w:tcW w:w="172" w:type="pct"/>
          </w:tcPr>
          <w:p w:rsidR="00DE59A6" w:rsidRPr="00FE7019" w:rsidRDefault="00DE59A6" w:rsidP="002700CE">
            <w:r w:rsidRPr="00FE7019">
              <w:t>1</w:t>
            </w:r>
          </w:p>
        </w:tc>
      </w:tr>
      <w:tr w:rsidR="00DE59A6" w:rsidRPr="00FE7019" w:rsidTr="009C73A1">
        <w:tc>
          <w:tcPr>
            <w:tcW w:w="228" w:type="pct"/>
          </w:tcPr>
          <w:p w:rsidR="00DE59A6" w:rsidRPr="00FE7019" w:rsidRDefault="00DE59A6" w:rsidP="00B11DEE">
            <w:pPr>
              <w:jc w:val="center"/>
            </w:pPr>
            <w:r w:rsidRPr="00FE7019">
              <w:t>12</w:t>
            </w:r>
          </w:p>
        </w:tc>
        <w:tc>
          <w:tcPr>
            <w:tcW w:w="173" w:type="pct"/>
            <w:vMerge/>
          </w:tcPr>
          <w:p w:rsidR="00DE59A6" w:rsidRPr="00FE7019" w:rsidRDefault="00DE59A6" w:rsidP="00645C7F"/>
        </w:tc>
        <w:tc>
          <w:tcPr>
            <w:tcW w:w="1452" w:type="pct"/>
          </w:tcPr>
          <w:p w:rsidR="00DE59A6" w:rsidRPr="00FE7019" w:rsidRDefault="00DE59A6" w:rsidP="003A6243">
            <w:r w:rsidRPr="00FE7019">
              <w:rPr>
                <w:color w:val="000000"/>
              </w:rPr>
              <w:t>Налогообложение недропользователей. Рентный налог.</w:t>
            </w:r>
            <w:r w:rsidRPr="00FE7019">
              <w:rPr>
                <w:bCs/>
                <w:color w:val="000000"/>
                <w:spacing w:val="-2"/>
              </w:rPr>
              <w:t xml:space="preserve"> </w:t>
            </w:r>
          </w:p>
        </w:tc>
        <w:tc>
          <w:tcPr>
            <w:tcW w:w="179" w:type="pct"/>
          </w:tcPr>
          <w:p w:rsidR="00DE59A6" w:rsidRPr="00FE7019" w:rsidRDefault="00DE59A6" w:rsidP="003A6243">
            <w:pPr>
              <w:jc w:val="center"/>
            </w:pPr>
            <w:r w:rsidRPr="00FE7019">
              <w:t>3</w:t>
            </w:r>
          </w:p>
        </w:tc>
        <w:tc>
          <w:tcPr>
            <w:tcW w:w="1133" w:type="pct"/>
          </w:tcPr>
          <w:p w:rsidR="00DE59A6" w:rsidRPr="00FE7019" w:rsidRDefault="00DE59A6" w:rsidP="00645C7F"/>
        </w:tc>
        <w:tc>
          <w:tcPr>
            <w:tcW w:w="173" w:type="pct"/>
          </w:tcPr>
          <w:p w:rsidR="00DE59A6" w:rsidRPr="00FE7019" w:rsidRDefault="00DE59A6" w:rsidP="009D475A">
            <w:pPr>
              <w:jc w:val="center"/>
            </w:pPr>
          </w:p>
        </w:tc>
        <w:tc>
          <w:tcPr>
            <w:tcW w:w="1490" w:type="pct"/>
          </w:tcPr>
          <w:p w:rsidR="00DE59A6" w:rsidRPr="00FE7019" w:rsidRDefault="00DE59A6" w:rsidP="006F53F2">
            <w:r w:rsidRPr="00FE7019">
              <w:rPr>
                <w:color w:val="000000"/>
              </w:rPr>
              <w:t xml:space="preserve">Налогообложение недропользователей. Рентный налог. ТК – </w:t>
            </w:r>
            <w:r w:rsidRPr="00FE7019">
              <w:rPr>
                <w:i/>
                <w:color w:val="000000"/>
              </w:rPr>
              <w:t>Тестовый опрос</w:t>
            </w:r>
          </w:p>
        </w:tc>
        <w:tc>
          <w:tcPr>
            <w:tcW w:w="172" w:type="pct"/>
          </w:tcPr>
          <w:p w:rsidR="00DE59A6" w:rsidRPr="00FE7019" w:rsidRDefault="00DE59A6" w:rsidP="006F53F2">
            <w:r w:rsidRPr="00FE7019">
              <w:t>1</w:t>
            </w:r>
          </w:p>
        </w:tc>
      </w:tr>
      <w:tr w:rsidR="00DE59A6" w:rsidRPr="00FE7019" w:rsidTr="009C73A1">
        <w:tc>
          <w:tcPr>
            <w:tcW w:w="228" w:type="pct"/>
          </w:tcPr>
          <w:p w:rsidR="00DE59A6" w:rsidRPr="00FE7019" w:rsidRDefault="00DE59A6" w:rsidP="00B11DEE">
            <w:pPr>
              <w:jc w:val="center"/>
            </w:pPr>
            <w:r w:rsidRPr="00FE7019">
              <w:t>13</w:t>
            </w:r>
          </w:p>
        </w:tc>
        <w:tc>
          <w:tcPr>
            <w:tcW w:w="173" w:type="pct"/>
            <w:vMerge/>
          </w:tcPr>
          <w:p w:rsidR="00DE59A6" w:rsidRPr="00FE7019" w:rsidRDefault="00DE59A6" w:rsidP="00645C7F"/>
        </w:tc>
        <w:tc>
          <w:tcPr>
            <w:tcW w:w="1452" w:type="pct"/>
          </w:tcPr>
          <w:p w:rsidR="00DE59A6" w:rsidRPr="00FE7019" w:rsidRDefault="00DE59A6" w:rsidP="003A6243">
            <w:r w:rsidRPr="00FE7019">
              <w:t>Налогообложение игорного бизнеса.</w:t>
            </w:r>
            <w:r w:rsidRPr="00FE7019">
              <w:rPr>
                <w:i/>
              </w:rPr>
              <w:t xml:space="preserve"> </w:t>
            </w:r>
            <w:r>
              <w:rPr>
                <w:i/>
              </w:rPr>
              <w:t>ТК-Акт-сть на занятии</w:t>
            </w:r>
          </w:p>
        </w:tc>
        <w:tc>
          <w:tcPr>
            <w:tcW w:w="179" w:type="pct"/>
          </w:tcPr>
          <w:p w:rsidR="00DE59A6" w:rsidRPr="00FE7019" w:rsidRDefault="00DE59A6" w:rsidP="003A6243">
            <w:pPr>
              <w:jc w:val="center"/>
            </w:pPr>
            <w:r w:rsidRPr="00FE7019">
              <w:t>3</w:t>
            </w:r>
          </w:p>
        </w:tc>
        <w:tc>
          <w:tcPr>
            <w:tcW w:w="1133" w:type="pct"/>
          </w:tcPr>
          <w:p w:rsidR="00DE59A6" w:rsidRPr="00FE7019" w:rsidRDefault="00DE59A6" w:rsidP="00645C7F">
            <w:r w:rsidRPr="00FE7019">
              <w:t>Налогообложение игорного бизнеса</w:t>
            </w:r>
          </w:p>
        </w:tc>
        <w:tc>
          <w:tcPr>
            <w:tcW w:w="173" w:type="pct"/>
          </w:tcPr>
          <w:p w:rsidR="00DE59A6" w:rsidRPr="00FE7019" w:rsidRDefault="00DE59A6" w:rsidP="009D475A">
            <w:pPr>
              <w:jc w:val="center"/>
            </w:pPr>
            <w:r w:rsidRPr="00FE7019">
              <w:t>1</w:t>
            </w:r>
          </w:p>
        </w:tc>
        <w:tc>
          <w:tcPr>
            <w:tcW w:w="1490" w:type="pct"/>
          </w:tcPr>
          <w:p w:rsidR="00DE59A6" w:rsidRPr="00FE7019" w:rsidRDefault="00DE59A6" w:rsidP="00C66619">
            <w:r w:rsidRPr="00FE7019">
              <w:t>Налогообложение игорного бизнеса</w:t>
            </w:r>
          </w:p>
        </w:tc>
        <w:tc>
          <w:tcPr>
            <w:tcW w:w="172" w:type="pct"/>
            <w:vAlign w:val="center"/>
          </w:tcPr>
          <w:p w:rsidR="00DE59A6" w:rsidRPr="00FE7019" w:rsidRDefault="00DE59A6" w:rsidP="00C66619">
            <w:pPr>
              <w:jc w:val="center"/>
            </w:pPr>
            <w:r w:rsidRPr="00FE7019">
              <w:t>1</w:t>
            </w:r>
          </w:p>
        </w:tc>
      </w:tr>
      <w:tr w:rsidR="00DE59A6" w:rsidRPr="00FE7019" w:rsidTr="009C73A1">
        <w:tc>
          <w:tcPr>
            <w:tcW w:w="228" w:type="pct"/>
          </w:tcPr>
          <w:p w:rsidR="00DE59A6" w:rsidRPr="00FE7019" w:rsidRDefault="00DE59A6" w:rsidP="006E7B44">
            <w:pPr>
              <w:jc w:val="center"/>
            </w:pPr>
            <w:r w:rsidRPr="00FE7019">
              <w:t>14</w:t>
            </w:r>
          </w:p>
        </w:tc>
        <w:tc>
          <w:tcPr>
            <w:tcW w:w="173" w:type="pct"/>
            <w:vMerge/>
          </w:tcPr>
          <w:p w:rsidR="00DE59A6" w:rsidRPr="00FE7019" w:rsidRDefault="00DE59A6" w:rsidP="009D475A"/>
        </w:tc>
        <w:tc>
          <w:tcPr>
            <w:tcW w:w="1452" w:type="pct"/>
          </w:tcPr>
          <w:p w:rsidR="00DE59A6" w:rsidRPr="00FE7019" w:rsidRDefault="00DE59A6" w:rsidP="003A6243">
            <w:pPr>
              <w:rPr>
                <w:bCs/>
              </w:rPr>
            </w:pPr>
            <w:r>
              <w:t xml:space="preserve">СНР. </w:t>
            </w:r>
            <w:r>
              <w:rPr>
                <w:i/>
              </w:rPr>
              <w:t>ТК-Акт-сть на занятии</w:t>
            </w:r>
          </w:p>
          <w:p w:rsidR="00DE59A6" w:rsidRPr="00FE7019" w:rsidRDefault="00DE59A6" w:rsidP="003A6243">
            <w:pPr>
              <w:rPr>
                <w:bCs/>
                <w:i/>
                <w:color w:val="000000"/>
                <w:spacing w:val="1"/>
              </w:rPr>
            </w:pPr>
          </w:p>
        </w:tc>
        <w:tc>
          <w:tcPr>
            <w:tcW w:w="179" w:type="pct"/>
          </w:tcPr>
          <w:p w:rsidR="00DE59A6" w:rsidRPr="00FE7019" w:rsidRDefault="00DE59A6" w:rsidP="003A6243">
            <w:pPr>
              <w:jc w:val="center"/>
            </w:pPr>
            <w:r w:rsidRPr="00FE7019">
              <w:t>3</w:t>
            </w:r>
          </w:p>
        </w:tc>
        <w:tc>
          <w:tcPr>
            <w:tcW w:w="1133" w:type="pct"/>
          </w:tcPr>
          <w:p w:rsidR="00DE59A6" w:rsidRPr="00FE7019" w:rsidRDefault="00DE59A6" w:rsidP="009D475A"/>
        </w:tc>
        <w:tc>
          <w:tcPr>
            <w:tcW w:w="173" w:type="pct"/>
          </w:tcPr>
          <w:p w:rsidR="00DE59A6" w:rsidRPr="00FE7019" w:rsidRDefault="00DE59A6" w:rsidP="009D475A">
            <w:pPr>
              <w:jc w:val="center"/>
            </w:pPr>
          </w:p>
        </w:tc>
        <w:tc>
          <w:tcPr>
            <w:tcW w:w="1490" w:type="pct"/>
          </w:tcPr>
          <w:p w:rsidR="00DE59A6" w:rsidRPr="00FE7019" w:rsidRDefault="00DE59A6" w:rsidP="003E338A">
            <w:r w:rsidRPr="00FE7019">
              <w:t xml:space="preserve">Специальные налоговые режимы и особенности их применения. </w:t>
            </w:r>
          </w:p>
        </w:tc>
        <w:tc>
          <w:tcPr>
            <w:tcW w:w="172" w:type="pct"/>
          </w:tcPr>
          <w:p w:rsidR="00DE59A6" w:rsidRPr="00FE7019" w:rsidRDefault="00DE59A6" w:rsidP="004109AF">
            <w:r w:rsidRPr="00FE7019">
              <w:t xml:space="preserve"> 1</w:t>
            </w:r>
          </w:p>
        </w:tc>
      </w:tr>
      <w:tr w:rsidR="00DE59A6" w:rsidRPr="00FE7019" w:rsidTr="009C73A1">
        <w:tc>
          <w:tcPr>
            <w:tcW w:w="228" w:type="pct"/>
          </w:tcPr>
          <w:p w:rsidR="00DE59A6" w:rsidRPr="00FE7019" w:rsidRDefault="00DE59A6" w:rsidP="001C2DB7">
            <w:pPr>
              <w:jc w:val="center"/>
            </w:pPr>
            <w:r w:rsidRPr="00FE7019">
              <w:t>15</w:t>
            </w:r>
          </w:p>
        </w:tc>
        <w:tc>
          <w:tcPr>
            <w:tcW w:w="173" w:type="pct"/>
            <w:vMerge/>
          </w:tcPr>
          <w:p w:rsidR="00DE59A6" w:rsidRPr="00FE7019" w:rsidRDefault="00DE59A6" w:rsidP="002700CE"/>
        </w:tc>
        <w:tc>
          <w:tcPr>
            <w:tcW w:w="1452" w:type="pct"/>
          </w:tcPr>
          <w:p w:rsidR="00DE59A6" w:rsidRPr="00FE7019" w:rsidRDefault="00DE59A6" w:rsidP="003A6243">
            <w:r w:rsidRPr="00FE7019">
              <w:t>Сборы, пошлины  и платежи</w:t>
            </w:r>
          </w:p>
        </w:tc>
        <w:tc>
          <w:tcPr>
            <w:tcW w:w="179" w:type="pct"/>
          </w:tcPr>
          <w:p w:rsidR="00DE59A6" w:rsidRPr="00FE7019" w:rsidRDefault="00DE59A6" w:rsidP="003A6243">
            <w:pPr>
              <w:jc w:val="center"/>
            </w:pPr>
            <w:r w:rsidRPr="00FE7019">
              <w:t>3</w:t>
            </w:r>
          </w:p>
        </w:tc>
        <w:tc>
          <w:tcPr>
            <w:tcW w:w="1133" w:type="pct"/>
          </w:tcPr>
          <w:p w:rsidR="00DE59A6" w:rsidRPr="00FE7019" w:rsidRDefault="00DE59A6" w:rsidP="002700CE"/>
        </w:tc>
        <w:tc>
          <w:tcPr>
            <w:tcW w:w="173" w:type="pct"/>
            <w:vAlign w:val="center"/>
          </w:tcPr>
          <w:p w:rsidR="00DE59A6" w:rsidRPr="00FE7019" w:rsidRDefault="00DE59A6" w:rsidP="002700CE">
            <w:pPr>
              <w:jc w:val="center"/>
            </w:pPr>
          </w:p>
        </w:tc>
        <w:tc>
          <w:tcPr>
            <w:tcW w:w="1490" w:type="pct"/>
          </w:tcPr>
          <w:p w:rsidR="00DE59A6" w:rsidRPr="00FE7019" w:rsidRDefault="00DE59A6" w:rsidP="00805C48">
            <w:r w:rsidRPr="00FE7019">
              <w:t xml:space="preserve">Сборы, пошлины  и платежи. РК - </w:t>
            </w:r>
            <w:r w:rsidRPr="00FE7019">
              <w:rPr>
                <w:i/>
              </w:rPr>
              <w:t>Тестовый опрос</w:t>
            </w:r>
          </w:p>
        </w:tc>
        <w:tc>
          <w:tcPr>
            <w:tcW w:w="172" w:type="pct"/>
          </w:tcPr>
          <w:p w:rsidR="00DE59A6" w:rsidRPr="00FE7019" w:rsidRDefault="00DE59A6" w:rsidP="009D475A">
            <w:r w:rsidRPr="00FE7019">
              <w:t>1</w:t>
            </w:r>
          </w:p>
        </w:tc>
      </w:tr>
      <w:tr w:rsidR="00DE59A6" w:rsidRPr="00FE7019" w:rsidTr="009C73A1">
        <w:tc>
          <w:tcPr>
            <w:tcW w:w="228" w:type="pct"/>
          </w:tcPr>
          <w:p w:rsidR="00DE59A6" w:rsidRPr="00FE7019" w:rsidRDefault="00DE59A6" w:rsidP="002700CE">
            <w:pPr>
              <w:jc w:val="center"/>
              <w:rPr>
                <w:b/>
              </w:rPr>
            </w:pPr>
          </w:p>
        </w:tc>
        <w:tc>
          <w:tcPr>
            <w:tcW w:w="173" w:type="pct"/>
          </w:tcPr>
          <w:p w:rsidR="00DE59A6" w:rsidRPr="00FE7019" w:rsidRDefault="00DE59A6" w:rsidP="002700CE">
            <w:pPr>
              <w:rPr>
                <w:b/>
              </w:rPr>
            </w:pPr>
          </w:p>
        </w:tc>
        <w:tc>
          <w:tcPr>
            <w:tcW w:w="1452" w:type="pct"/>
          </w:tcPr>
          <w:p w:rsidR="00DE59A6" w:rsidRPr="00FE7019" w:rsidRDefault="00DE59A6" w:rsidP="003A6243">
            <w:pPr>
              <w:rPr>
                <w:b/>
              </w:rPr>
            </w:pPr>
          </w:p>
        </w:tc>
        <w:tc>
          <w:tcPr>
            <w:tcW w:w="179" w:type="pct"/>
            <w:vAlign w:val="center"/>
          </w:tcPr>
          <w:p w:rsidR="00DE59A6" w:rsidRPr="00FE7019" w:rsidRDefault="00DE59A6" w:rsidP="003A6243">
            <w:pPr>
              <w:jc w:val="center"/>
              <w:rPr>
                <w:b/>
              </w:rPr>
            </w:pPr>
            <w:r w:rsidRPr="00FE7019">
              <w:rPr>
                <w:b/>
              </w:rPr>
              <w:t>45</w:t>
            </w:r>
          </w:p>
        </w:tc>
        <w:tc>
          <w:tcPr>
            <w:tcW w:w="1133" w:type="pct"/>
          </w:tcPr>
          <w:p w:rsidR="00DE59A6" w:rsidRPr="00FE7019" w:rsidRDefault="00DE59A6" w:rsidP="002700CE">
            <w:pPr>
              <w:rPr>
                <w:b/>
              </w:rPr>
            </w:pPr>
            <w:r w:rsidRPr="00FE7019">
              <w:rPr>
                <w:b/>
              </w:rPr>
              <w:t>Итого часов</w:t>
            </w:r>
          </w:p>
        </w:tc>
        <w:tc>
          <w:tcPr>
            <w:tcW w:w="173" w:type="pct"/>
            <w:vAlign w:val="center"/>
          </w:tcPr>
          <w:p w:rsidR="00DE59A6" w:rsidRPr="00FE7019" w:rsidRDefault="00DE59A6" w:rsidP="002700CE">
            <w:pPr>
              <w:jc w:val="center"/>
              <w:rPr>
                <w:b/>
              </w:rPr>
            </w:pPr>
            <w:r w:rsidRPr="00FE7019">
              <w:rPr>
                <w:b/>
              </w:rPr>
              <w:t>5</w:t>
            </w:r>
          </w:p>
        </w:tc>
        <w:tc>
          <w:tcPr>
            <w:tcW w:w="1490" w:type="pct"/>
          </w:tcPr>
          <w:p w:rsidR="00DE59A6" w:rsidRPr="00FE7019" w:rsidRDefault="00DE59A6" w:rsidP="002700CE">
            <w:pPr>
              <w:rPr>
                <w:b/>
              </w:rPr>
            </w:pPr>
          </w:p>
        </w:tc>
        <w:tc>
          <w:tcPr>
            <w:tcW w:w="172" w:type="pct"/>
            <w:vAlign w:val="center"/>
          </w:tcPr>
          <w:p w:rsidR="00DE59A6" w:rsidRPr="00FE7019" w:rsidRDefault="00DE59A6" w:rsidP="002700CE">
            <w:pPr>
              <w:jc w:val="center"/>
              <w:rPr>
                <w:b/>
              </w:rPr>
            </w:pPr>
            <w:r w:rsidRPr="00FE7019">
              <w:rPr>
                <w:b/>
              </w:rPr>
              <w:t>15</w:t>
            </w:r>
          </w:p>
        </w:tc>
      </w:tr>
    </w:tbl>
    <w:p w:rsidR="00DE59A6" w:rsidRDefault="00DE59A6" w:rsidP="00C1525D">
      <w:pPr>
        <w:spacing w:after="200" w:line="276" w:lineRule="auto"/>
        <w:jc w:val="center"/>
        <w:rPr>
          <w:b/>
        </w:rPr>
      </w:pPr>
      <w:r>
        <w:rPr>
          <w:b/>
        </w:rPr>
        <w:br w:type="page"/>
      </w:r>
      <w:r w:rsidRPr="00C31748">
        <w:rPr>
          <w:b/>
        </w:rPr>
        <w:t xml:space="preserve">9 </w:t>
      </w:r>
      <w:r>
        <w:rPr>
          <w:b/>
        </w:rPr>
        <w:t>График выполнения и сдачи заданий по дисциплине</w:t>
      </w:r>
    </w:p>
    <w:tbl>
      <w:tblPr>
        <w:tblW w:w="15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550"/>
        <w:gridCol w:w="2189"/>
        <w:gridCol w:w="729"/>
        <w:gridCol w:w="487"/>
        <w:gridCol w:w="487"/>
        <w:gridCol w:w="547"/>
        <w:gridCol w:w="636"/>
        <w:gridCol w:w="486"/>
        <w:gridCol w:w="498"/>
        <w:gridCol w:w="900"/>
        <w:gridCol w:w="526"/>
        <w:gridCol w:w="554"/>
        <w:gridCol w:w="720"/>
        <w:gridCol w:w="540"/>
        <w:gridCol w:w="540"/>
        <w:gridCol w:w="720"/>
        <w:gridCol w:w="576"/>
        <w:gridCol w:w="802"/>
        <w:gridCol w:w="776"/>
        <w:gridCol w:w="576"/>
        <w:gridCol w:w="602"/>
      </w:tblGrid>
      <w:tr w:rsidR="00DE59A6" w:rsidTr="009C73A1">
        <w:trPr>
          <w:cantSplit/>
          <w:trHeight w:val="162"/>
        </w:trPr>
        <w:tc>
          <w:tcPr>
            <w:tcW w:w="817" w:type="dxa"/>
            <w:vMerge w:val="restart"/>
            <w:textDirection w:val="btLr"/>
          </w:tcPr>
          <w:p w:rsidR="00DE59A6" w:rsidRDefault="00DE59A6" w:rsidP="00273BB5">
            <w:pPr>
              <w:ind w:left="113" w:right="113"/>
              <w:jc w:val="center"/>
            </w:pPr>
            <w:r>
              <w:t>Виды занятий</w:t>
            </w:r>
          </w:p>
        </w:tc>
        <w:tc>
          <w:tcPr>
            <w:tcW w:w="550" w:type="dxa"/>
            <w:vMerge w:val="restart"/>
            <w:textDirection w:val="btLr"/>
            <w:vAlign w:val="center"/>
          </w:tcPr>
          <w:p w:rsidR="00DE59A6" w:rsidRDefault="00DE59A6" w:rsidP="00273BB5">
            <w:pPr>
              <w:ind w:left="113" w:right="113"/>
              <w:jc w:val="center"/>
            </w:pPr>
            <w:r>
              <w:t>Виды контроля</w:t>
            </w:r>
          </w:p>
        </w:tc>
        <w:tc>
          <w:tcPr>
            <w:tcW w:w="2189" w:type="dxa"/>
            <w:vMerge w:val="restart"/>
            <w:vAlign w:val="center"/>
          </w:tcPr>
          <w:p w:rsidR="00DE59A6" w:rsidRDefault="00DE59A6" w:rsidP="00273BB5">
            <w:pPr>
              <w:jc w:val="center"/>
            </w:pPr>
            <w:r>
              <w:t>Форма контроля</w:t>
            </w:r>
          </w:p>
        </w:tc>
        <w:tc>
          <w:tcPr>
            <w:tcW w:w="729" w:type="dxa"/>
            <w:vMerge w:val="restart"/>
            <w:textDirection w:val="btLr"/>
            <w:vAlign w:val="center"/>
          </w:tcPr>
          <w:p w:rsidR="00DE59A6" w:rsidRDefault="00DE59A6" w:rsidP="00273BB5">
            <w:pPr>
              <w:ind w:left="113" w:right="113"/>
              <w:jc w:val="center"/>
            </w:pPr>
            <w:r>
              <w:t>Баллы</w:t>
            </w:r>
          </w:p>
        </w:tc>
        <w:tc>
          <w:tcPr>
            <w:tcW w:w="9019" w:type="dxa"/>
            <w:gridSpan w:val="15"/>
          </w:tcPr>
          <w:p w:rsidR="00DE59A6" w:rsidRDefault="00DE59A6" w:rsidP="00273BB5">
            <w:pPr>
              <w:jc w:val="center"/>
            </w:pPr>
            <w:r>
              <w:t>Недели</w:t>
            </w:r>
          </w:p>
        </w:tc>
        <w:tc>
          <w:tcPr>
            <w:tcW w:w="1954" w:type="dxa"/>
            <w:gridSpan w:val="3"/>
            <w:vAlign w:val="center"/>
          </w:tcPr>
          <w:p w:rsidR="00DE59A6" w:rsidRDefault="00DE59A6" w:rsidP="00273BB5">
            <w:pPr>
              <w:jc w:val="center"/>
            </w:pPr>
            <w:r>
              <w:t>Рейтинг</w:t>
            </w:r>
          </w:p>
        </w:tc>
      </w:tr>
      <w:tr w:rsidR="00DE59A6" w:rsidTr="009C73A1">
        <w:trPr>
          <w:cantSplit/>
          <w:trHeight w:val="1127"/>
        </w:trPr>
        <w:tc>
          <w:tcPr>
            <w:tcW w:w="817" w:type="dxa"/>
            <w:vMerge/>
            <w:vAlign w:val="center"/>
          </w:tcPr>
          <w:p w:rsidR="00DE59A6" w:rsidRDefault="00DE59A6" w:rsidP="00273BB5"/>
        </w:tc>
        <w:tc>
          <w:tcPr>
            <w:tcW w:w="550" w:type="dxa"/>
            <w:vMerge/>
            <w:vAlign w:val="center"/>
          </w:tcPr>
          <w:p w:rsidR="00DE59A6" w:rsidRDefault="00DE59A6" w:rsidP="00273BB5"/>
        </w:tc>
        <w:tc>
          <w:tcPr>
            <w:tcW w:w="2189" w:type="dxa"/>
            <w:vMerge/>
            <w:vAlign w:val="center"/>
          </w:tcPr>
          <w:p w:rsidR="00DE59A6" w:rsidRDefault="00DE59A6" w:rsidP="00273BB5"/>
        </w:tc>
        <w:tc>
          <w:tcPr>
            <w:tcW w:w="729" w:type="dxa"/>
            <w:vMerge/>
            <w:vAlign w:val="center"/>
          </w:tcPr>
          <w:p w:rsidR="00DE59A6" w:rsidRDefault="00DE59A6" w:rsidP="00273BB5"/>
        </w:tc>
        <w:tc>
          <w:tcPr>
            <w:tcW w:w="487" w:type="dxa"/>
            <w:vAlign w:val="center"/>
          </w:tcPr>
          <w:p w:rsidR="00DE59A6" w:rsidRDefault="00DE59A6" w:rsidP="00273BB5">
            <w:r>
              <w:t>1</w:t>
            </w:r>
          </w:p>
        </w:tc>
        <w:tc>
          <w:tcPr>
            <w:tcW w:w="487" w:type="dxa"/>
            <w:vAlign w:val="center"/>
          </w:tcPr>
          <w:p w:rsidR="00DE59A6" w:rsidRDefault="00DE59A6" w:rsidP="00273BB5">
            <w:pPr>
              <w:jc w:val="center"/>
            </w:pPr>
            <w:r>
              <w:t>2</w:t>
            </w:r>
          </w:p>
        </w:tc>
        <w:tc>
          <w:tcPr>
            <w:tcW w:w="547" w:type="dxa"/>
            <w:shd w:val="clear" w:color="auto" w:fill="E6E6E6"/>
            <w:vAlign w:val="center"/>
          </w:tcPr>
          <w:p w:rsidR="00DE59A6" w:rsidRDefault="00DE59A6" w:rsidP="00273BB5">
            <w:pPr>
              <w:ind w:left="113" w:right="113"/>
              <w:jc w:val="center"/>
            </w:pPr>
            <w:r>
              <w:t>3</w:t>
            </w:r>
          </w:p>
        </w:tc>
        <w:tc>
          <w:tcPr>
            <w:tcW w:w="636" w:type="dxa"/>
            <w:vAlign w:val="center"/>
          </w:tcPr>
          <w:p w:rsidR="00DE59A6" w:rsidRDefault="00DE59A6" w:rsidP="00273BB5">
            <w:pPr>
              <w:jc w:val="center"/>
            </w:pPr>
            <w:r>
              <w:t>4</w:t>
            </w:r>
          </w:p>
        </w:tc>
        <w:tc>
          <w:tcPr>
            <w:tcW w:w="486" w:type="dxa"/>
            <w:vAlign w:val="center"/>
          </w:tcPr>
          <w:p w:rsidR="00DE59A6" w:rsidRDefault="00DE59A6" w:rsidP="00273BB5">
            <w:pPr>
              <w:jc w:val="center"/>
            </w:pPr>
            <w:r>
              <w:t>5</w:t>
            </w:r>
          </w:p>
        </w:tc>
        <w:tc>
          <w:tcPr>
            <w:tcW w:w="498" w:type="dxa"/>
            <w:shd w:val="clear" w:color="auto" w:fill="E6E6E6"/>
            <w:vAlign w:val="center"/>
          </w:tcPr>
          <w:p w:rsidR="00DE59A6" w:rsidRDefault="00DE59A6" w:rsidP="00273BB5">
            <w:pPr>
              <w:ind w:left="113" w:right="113"/>
              <w:jc w:val="center"/>
            </w:pPr>
            <w:r>
              <w:t>6</w:t>
            </w:r>
          </w:p>
        </w:tc>
        <w:tc>
          <w:tcPr>
            <w:tcW w:w="900" w:type="dxa"/>
            <w:vAlign w:val="center"/>
          </w:tcPr>
          <w:p w:rsidR="00DE59A6" w:rsidRDefault="00DE59A6" w:rsidP="00273BB5">
            <w:pPr>
              <w:jc w:val="center"/>
            </w:pPr>
            <w:r>
              <w:t>7</w:t>
            </w:r>
          </w:p>
        </w:tc>
        <w:tc>
          <w:tcPr>
            <w:tcW w:w="526" w:type="dxa"/>
            <w:vAlign w:val="center"/>
          </w:tcPr>
          <w:p w:rsidR="00DE59A6" w:rsidRDefault="00DE59A6" w:rsidP="00273BB5">
            <w:pPr>
              <w:jc w:val="center"/>
            </w:pPr>
            <w:r>
              <w:t>8</w:t>
            </w:r>
          </w:p>
        </w:tc>
        <w:tc>
          <w:tcPr>
            <w:tcW w:w="554" w:type="dxa"/>
            <w:shd w:val="clear" w:color="auto" w:fill="E6E6E6"/>
            <w:vAlign w:val="center"/>
          </w:tcPr>
          <w:p w:rsidR="00DE59A6" w:rsidRDefault="00DE59A6" w:rsidP="00273BB5">
            <w:pPr>
              <w:ind w:left="113" w:right="113"/>
              <w:jc w:val="center"/>
            </w:pPr>
            <w:r>
              <w:t>9</w:t>
            </w:r>
          </w:p>
        </w:tc>
        <w:tc>
          <w:tcPr>
            <w:tcW w:w="720" w:type="dxa"/>
            <w:vAlign w:val="center"/>
          </w:tcPr>
          <w:p w:rsidR="00DE59A6" w:rsidRDefault="00DE59A6" w:rsidP="00273BB5">
            <w:pPr>
              <w:jc w:val="center"/>
            </w:pPr>
            <w:r>
              <w:t>10</w:t>
            </w:r>
          </w:p>
        </w:tc>
        <w:tc>
          <w:tcPr>
            <w:tcW w:w="540" w:type="dxa"/>
            <w:vAlign w:val="center"/>
          </w:tcPr>
          <w:p w:rsidR="00DE59A6" w:rsidRDefault="00DE59A6" w:rsidP="00273BB5">
            <w:pPr>
              <w:jc w:val="center"/>
            </w:pPr>
            <w:r>
              <w:t>11</w:t>
            </w:r>
          </w:p>
        </w:tc>
        <w:tc>
          <w:tcPr>
            <w:tcW w:w="540" w:type="dxa"/>
            <w:shd w:val="clear" w:color="auto" w:fill="E6E6E6"/>
            <w:vAlign w:val="center"/>
          </w:tcPr>
          <w:p w:rsidR="00DE59A6" w:rsidRDefault="00DE59A6" w:rsidP="00273BB5">
            <w:pPr>
              <w:jc w:val="center"/>
            </w:pPr>
            <w:r>
              <w:t>12</w:t>
            </w:r>
          </w:p>
        </w:tc>
        <w:tc>
          <w:tcPr>
            <w:tcW w:w="720" w:type="dxa"/>
            <w:vAlign w:val="center"/>
          </w:tcPr>
          <w:p w:rsidR="00DE59A6" w:rsidRDefault="00DE59A6" w:rsidP="00431BF3">
            <w:pPr>
              <w:jc w:val="center"/>
            </w:pPr>
            <w:r>
              <w:t>13</w:t>
            </w:r>
          </w:p>
        </w:tc>
        <w:tc>
          <w:tcPr>
            <w:tcW w:w="576" w:type="dxa"/>
            <w:vAlign w:val="center"/>
          </w:tcPr>
          <w:p w:rsidR="00DE59A6" w:rsidRDefault="00DE59A6" w:rsidP="00273BB5">
            <w:pPr>
              <w:jc w:val="center"/>
            </w:pPr>
            <w:r>
              <w:t>14</w:t>
            </w:r>
          </w:p>
        </w:tc>
        <w:tc>
          <w:tcPr>
            <w:tcW w:w="802" w:type="dxa"/>
            <w:shd w:val="clear" w:color="auto" w:fill="E6E6E6"/>
            <w:vAlign w:val="center"/>
          </w:tcPr>
          <w:p w:rsidR="00DE59A6" w:rsidRDefault="00DE59A6" w:rsidP="00273BB5">
            <w:pPr>
              <w:ind w:left="113" w:right="113"/>
              <w:jc w:val="center"/>
            </w:pPr>
            <w:r>
              <w:t>15</w:t>
            </w:r>
          </w:p>
        </w:tc>
        <w:tc>
          <w:tcPr>
            <w:tcW w:w="776" w:type="dxa"/>
            <w:textDirection w:val="btLr"/>
            <w:vAlign w:val="center"/>
          </w:tcPr>
          <w:p w:rsidR="00DE59A6" w:rsidRDefault="00DE59A6" w:rsidP="00273BB5">
            <w:pPr>
              <w:ind w:left="113" w:right="113"/>
              <w:jc w:val="center"/>
            </w:pPr>
            <w:r>
              <w:t>семестр</w:t>
            </w:r>
          </w:p>
        </w:tc>
        <w:tc>
          <w:tcPr>
            <w:tcW w:w="576" w:type="dxa"/>
            <w:textDirection w:val="btLr"/>
            <w:vAlign w:val="center"/>
          </w:tcPr>
          <w:p w:rsidR="00DE59A6" w:rsidRDefault="00DE59A6" w:rsidP="00273BB5">
            <w:pPr>
              <w:ind w:left="113" w:right="113"/>
            </w:pPr>
            <w:r>
              <w:t>итогов.</w:t>
            </w:r>
          </w:p>
        </w:tc>
        <w:tc>
          <w:tcPr>
            <w:tcW w:w="602" w:type="dxa"/>
            <w:textDirection w:val="btLr"/>
            <w:vAlign w:val="center"/>
          </w:tcPr>
          <w:p w:rsidR="00DE59A6" w:rsidRDefault="00DE59A6" w:rsidP="00273BB5">
            <w:pPr>
              <w:ind w:left="113" w:right="113"/>
              <w:jc w:val="center"/>
            </w:pPr>
            <w:r>
              <w:t>общий</w:t>
            </w:r>
          </w:p>
        </w:tc>
      </w:tr>
      <w:tr w:rsidR="00DE59A6" w:rsidTr="009C73A1">
        <w:trPr>
          <w:cantSplit/>
          <w:trHeight w:val="637"/>
        </w:trPr>
        <w:tc>
          <w:tcPr>
            <w:tcW w:w="817" w:type="dxa"/>
            <w:vMerge w:val="restart"/>
            <w:textDirection w:val="btLr"/>
          </w:tcPr>
          <w:p w:rsidR="00DE59A6" w:rsidRDefault="00DE59A6" w:rsidP="00273BB5">
            <w:pPr>
              <w:ind w:left="113" w:right="113"/>
              <w:jc w:val="center"/>
            </w:pPr>
            <w:r>
              <w:t>Аудиторная работа</w:t>
            </w:r>
          </w:p>
        </w:tc>
        <w:tc>
          <w:tcPr>
            <w:tcW w:w="550" w:type="dxa"/>
            <w:vMerge w:val="restart"/>
            <w:vAlign w:val="center"/>
          </w:tcPr>
          <w:p w:rsidR="00DE59A6" w:rsidRDefault="00DE59A6" w:rsidP="00273BB5">
            <w:pPr>
              <w:jc w:val="center"/>
            </w:pPr>
            <w:r>
              <w:t>ТК</w:t>
            </w:r>
          </w:p>
        </w:tc>
        <w:tc>
          <w:tcPr>
            <w:tcW w:w="2189" w:type="dxa"/>
            <w:vAlign w:val="center"/>
          </w:tcPr>
          <w:p w:rsidR="00DE59A6" w:rsidRDefault="00DE59A6" w:rsidP="00273BB5">
            <w:pPr>
              <w:jc w:val="center"/>
              <w:rPr>
                <w:color w:val="000000"/>
              </w:rPr>
            </w:pPr>
            <w:r w:rsidRPr="00B22B42">
              <w:t>Активность на практических занятиях</w:t>
            </w:r>
          </w:p>
        </w:tc>
        <w:tc>
          <w:tcPr>
            <w:tcW w:w="729" w:type="dxa"/>
            <w:vAlign w:val="center"/>
          </w:tcPr>
          <w:p w:rsidR="00DE59A6" w:rsidRDefault="00DE59A6" w:rsidP="00273BB5">
            <w:pPr>
              <w:jc w:val="center"/>
            </w:pPr>
            <w:r>
              <w:t>100</w:t>
            </w:r>
          </w:p>
        </w:tc>
        <w:tc>
          <w:tcPr>
            <w:tcW w:w="487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487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547" w:type="dxa"/>
            <w:shd w:val="clear" w:color="auto" w:fill="E6E6E6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636" w:type="dxa"/>
            <w:vAlign w:val="center"/>
          </w:tcPr>
          <w:p w:rsidR="00DE59A6" w:rsidRDefault="00DE59A6" w:rsidP="00273BB5">
            <w:pPr>
              <w:jc w:val="center"/>
            </w:pPr>
            <w:r>
              <w:t>*</w:t>
            </w:r>
          </w:p>
        </w:tc>
        <w:tc>
          <w:tcPr>
            <w:tcW w:w="486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498" w:type="dxa"/>
            <w:shd w:val="clear" w:color="auto" w:fill="E6E6E6"/>
            <w:vAlign w:val="center"/>
          </w:tcPr>
          <w:p w:rsidR="00DE59A6" w:rsidRDefault="00DE59A6" w:rsidP="00273BB5">
            <w:pPr>
              <w:ind w:right="-147" w:hanging="150"/>
              <w:jc w:val="center"/>
            </w:pPr>
            <w:r>
              <w:t>*</w:t>
            </w:r>
          </w:p>
        </w:tc>
        <w:tc>
          <w:tcPr>
            <w:tcW w:w="900" w:type="dxa"/>
            <w:vAlign w:val="center"/>
          </w:tcPr>
          <w:p w:rsidR="00DE59A6" w:rsidRDefault="00DE59A6" w:rsidP="00273BB5">
            <w:pPr>
              <w:jc w:val="center"/>
            </w:pPr>
            <w:r>
              <w:t>*</w:t>
            </w:r>
          </w:p>
        </w:tc>
        <w:tc>
          <w:tcPr>
            <w:tcW w:w="526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554" w:type="dxa"/>
            <w:shd w:val="clear" w:color="auto" w:fill="E6E6E6"/>
            <w:vAlign w:val="center"/>
          </w:tcPr>
          <w:p w:rsidR="00DE59A6" w:rsidRDefault="00DE59A6" w:rsidP="00273BB5">
            <w:pPr>
              <w:ind w:right="-81"/>
              <w:jc w:val="center"/>
            </w:pPr>
          </w:p>
        </w:tc>
        <w:tc>
          <w:tcPr>
            <w:tcW w:w="720" w:type="dxa"/>
            <w:vAlign w:val="center"/>
          </w:tcPr>
          <w:p w:rsidR="00DE59A6" w:rsidRDefault="00DE59A6" w:rsidP="00273BB5">
            <w:pPr>
              <w:jc w:val="center"/>
            </w:pPr>
            <w:r>
              <w:t>*</w:t>
            </w:r>
          </w:p>
        </w:tc>
        <w:tc>
          <w:tcPr>
            <w:tcW w:w="540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540" w:type="dxa"/>
            <w:shd w:val="clear" w:color="auto" w:fill="E6E6E6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720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576" w:type="dxa"/>
            <w:vAlign w:val="center"/>
          </w:tcPr>
          <w:p w:rsidR="00DE59A6" w:rsidRDefault="00DE59A6" w:rsidP="00273BB5">
            <w:pPr>
              <w:jc w:val="center"/>
            </w:pPr>
            <w:r>
              <w:t>*</w:t>
            </w:r>
          </w:p>
        </w:tc>
        <w:tc>
          <w:tcPr>
            <w:tcW w:w="802" w:type="dxa"/>
            <w:shd w:val="clear" w:color="auto" w:fill="E6E6E6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776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576" w:type="dxa"/>
            <w:textDirection w:val="btLr"/>
            <w:vAlign w:val="center"/>
          </w:tcPr>
          <w:p w:rsidR="00DE59A6" w:rsidRDefault="00DE59A6" w:rsidP="00273BB5">
            <w:pPr>
              <w:ind w:left="113" w:right="113"/>
            </w:pPr>
          </w:p>
        </w:tc>
        <w:tc>
          <w:tcPr>
            <w:tcW w:w="602" w:type="dxa"/>
            <w:textDirection w:val="btLr"/>
            <w:vAlign w:val="center"/>
          </w:tcPr>
          <w:p w:rsidR="00DE59A6" w:rsidRDefault="00DE59A6" w:rsidP="00273BB5">
            <w:pPr>
              <w:ind w:left="113" w:right="113"/>
              <w:jc w:val="center"/>
            </w:pPr>
          </w:p>
        </w:tc>
      </w:tr>
      <w:tr w:rsidR="00DE59A6" w:rsidTr="009C73A1">
        <w:trPr>
          <w:cantSplit/>
          <w:trHeight w:val="671"/>
        </w:trPr>
        <w:tc>
          <w:tcPr>
            <w:tcW w:w="817" w:type="dxa"/>
            <w:vMerge/>
            <w:vAlign w:val="center"/>
          </w:tcPr>
          <w:p w:rsidR="00DE59A6" w:rsidRDefault="00DE59A6" w:rsidP="00273BB5"/>
        </w:tc>
        <w:tc>
          <w:tcPr>
            <w:tcW w:w="550" w:type="dxa"/>
            <w:vMerge/>
            <w:vAlign w:val="center"/>
          </w:tcPr>
          <w:p w:rsidR="00DE59A6" w:rsidRDefault="00DE59A6" w:rsidP="00273BB5"/>
        </w:tc>
        <w:tc>
          <w:tcPr>
            <w:tcW w:w="2189" w:type="dxa"/>
            <w:vAlign w:val="center"/>
          </w:tcPr>
          <w:p w:rsidR="00DE59A6" w:rsidRDefault="00DE59A6" w:rsidP="00273BB5">
            <w:pPr>
              <w:jc w:val="center"/>
            </w:pPr>
            <w:r>
              <w:t>Тестовый опрос</w:t>
            </w:r>
          </w:p>
        </w:tc>
        <w:tc>
          <w:tcPr>
            <w:tcW w:w="729" w:type="dxa"/>
            <w:vAlign w:val="center"/>
          </w:tcPr>
          <w:p w:rsidR="00DE59A6" w:rsidRDefault="00DE59A6" w:rsidP="00273BB5">
            <w:pPr>
              <w:jc w:val="center"/>
            </w:pPr>
            <w:r>
              <w:t>100</w:t>
            </w:r>
          </w:p>
        </w:tc>
        <w:tc>
          <w:tcPr>
            <w:tcW w:w="487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487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547" w:type="dxa"/>
            <w:shd w:val="clear" w:color="auto" w:fill="E6E6E6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636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486" w:type="dxa"/>
            <w:vAlign w:val="center"/>
          </w:tcPr>
          <w:p w:rsidR="00DE59A6" w:rsidRDefault="00DE59A6" w:rsidP="00273BB5">
            <w:pPr>
              <w:jc w:val="center"/>
            </w:pPr>
            <w:r>
              <w:t>*</w:t>
            </w:r>
          </w:p>
        </w:tc>
        <w:tc>
          <w:tcPr>
            <w:tcW w:w="498" w:type="dxa"/>
            <w:shd w:val="clear" w:color="auto" w:fill="E6E6E6"/>
            <w:vAlign w:val="center"/>
          </w:tcPr>
          <w:p w:rsidR="00DE59A6" w:rsidRDefault="00DE59A6" w:rsidP="00273BB5">
            <w:pPr>
              <w:ind w:right="-147" w:hanging="150"/>
              <w:jc w:val="center"/>
            </w:pPr>
          </w:p>
        </w:tc>
        <w:tc>
          <w:tcPr>
            <w:tcW w:w="900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526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554" w:type="dxa"/>
            <w:shd w:val="clear" w:color="auto" w:fill="E6E6E6"/>
            <w:vAlign w:val="center"/>
          </w:tcPr>
          <w:p w:rsidR="00DE59A6" w:rsidRDefault="00DE59A6" w:rsidP="00273BB5">
            <w:pPr>
              <w:ind w:right="-81"/>
              <w:jc w:val="center"/>
            </w:pPr>
          </w:p>
        </w:tc>
        <w:tc>
          <w:tcPr>
            <w:tcW w:w="720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540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540" w:type="dxa"/>
            <w:shd w:val="clear" w:color="auto" w:fill="E6E6E6"/>
            <w:vAlign w:val="center"/>
          </w:tcPr>
          <w:p w:rsidR="00DE59A6" w:rsidRDefault="00DE59A6" w:rsidP="00273BB5">
            <w:pPr>
              <w:jc w:val="center"/>
            </w:pPr>
            <w:r>
              <w:t>*</w:t>
            </w:r>
          </w:p>
        </w:tc>
        <w:tc>
          <w:tcPr>
            <w:tcW w:w="720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576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802" w:type="dxa"/>
            <w:shd w:val="clear" w:color="auto" w:fill="E6E6E6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776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576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602" w:type="dxa"/>
            <w:vAlign w:val="center"/>
          </w:tcPr>
          <w:p w:rsidR="00DE59A6" w:rsidRDefault="00DE59A6" w:rsidP="00273BB5">
            <w:pPr>
              <w:jc w:val="center"/>
            </w:pPr>
          </w:p>
        </w:tc>
      </w:tr>
      <w:tr w:rsidR="00DE59A6" w:rsidTr="009C73A1">
        <w:trPr>
          <w:cantSplit/>
          <w:trHeight w:val="571"/>
        </w:trPr>
        <w:tc>
          <w:tcPr>
            <w:tcW w:w="817" w:type="dxa"/>
            <w:vMerge w:val="restart"/>
            <w:textDirection w:val="btLr"/>
          </w:tcPr>
          <w:p w:rsidR="00DE59A6" w:rsidRDefault="00DE59A6" w:rsidP="00273BB5">
            <w:pPr>
              <w:ind w:left="113" w:right="113"/>
              <w:jc w:val="center"/>
            </w:pPr>
            <w:r>
              <w:t>СРО</w:t>
            </w:r>
          </w:p>
        </w:tc>
        <w:tc>
          <w:tcPr>
            <w:tcW w:w="550" w:type="dxa"/>
            <w:vMerge/>
            <w:vAlign w:val="center"/>
          </w:tcPr>
          <w:p w:rsidR="00DE59A6" w:rsidRDefault="00DE59A6" w:rsidP="00273BB5"/>
        </w:tc>
        <w:tc>
          <w:tcPr>
            <w:tcW w:w="2189" w:type="dxa"/>
            <w:vAlign w:val="center"/>
          </w:tcPr>
          <w:p w:rsidR="00DE59A6" w:rsidRDefault="00DE59A6" w:rsidP="00273BB5">
            <w:pPr>
              <w:jc w:val="center"/>
            </w:pPr>
            <w:r>
              <w:rPr>
                <w:sz w:val="22"/>
              </w:rPr>
              <w:t>Конспект, решение задач</w:t>
            </w:r>
          </w:p>
        </w:tc>
        <w:tc>
          <w:tcPr>
            <w:tcW w:w="729" w:type="dxa"/>
            <w:vAlign w:val="center"/>
          </w:tcPr>
          <w:p w:rsidR="00DE59A6" w:rsidRDefault="00DE59A6" w:rsidP="00273BB5">
            <w:pPr>
              <w:jc w:val="center"/>
            </w:pPr>
            <w:r>
              <w:t>100</w:t>
            </w:r>
          </w:p>
        </w:tc>
        <w:tc>
          <w:tcPr>
            <w:tcW w:w="487" w:type="dxa"/>
            <w:vAlign w:val="center"/>
          </w:tcPr>
          <w:p w:rsidR="00DE59A6" w:rsidRDefault="00DE59A6" w:rsidP="00273BB5">
            <w:pPr>
              <w:jc w:val="center"/>
              <w:rPr>
                <w:highlight w:val="yellow"/>
              </w:rPr>
            </w:pPr>
          </w:p>
        </w:tc>
        <w:tc>
          <w:tcPr>
            <w:tcW w:w="487" w:type="dxa"/>
            <w:vAlign w:val="center"/>
          </w:tcPr>
          <w:p w:rsidR="00DE59A6" w:rsidRDefault="00DE59A6" w:rsidP="00273BB5">
            <w:pPr>
              <w:jc w:val="center"/>
              <w:rPr>
                <w:highlight w:val="yellow"/>
              </w:rPr>
            </w:pPr>
          </w:p>
        </w:tc>
        <w:tc>
          <w:tcPr>
            <w:tcW w:w="547" w:type="dxa"/>
            <w:shd w:val="clear" w:color="auto" w:fill="E6E6E6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636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486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498" w:type="dxa"/>
            <w:shd w:val="clear" w:color="auto" w:fill="E6E6E6"/>
            <w:vAlign w:val="center"/>
          </w:tcPr>
          <w:p w:rsidR="00DE59A6" w:rsidRDefault="00DE59A6" w:rsidP="00273BB5">
            <w:pPr>
              <w:ind w:right="-147" w:hanging="150"/>
              <w:jc w:val="center"/>
            </w:pPr>
          </w:p>
        </w:tc>
        <w:tc>
          <w:tcPr>
            <w:tcW w:w="900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526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554" w:type="dxa"/>
            <w:shd w:val="clear" w:color="auto" w:fill="E6E6E6"/>
            <w:vAlign w:val="center"/>
          </w:tcPr>
          <w:p w:rsidR="00DE59A6" w:rsidRDefault="00DE59A6" w:rsidP="00273BB5">
            <w:pPr>
              <w:ind w:right="-81"/>
              <w:jc w:val="center"/>
            </w:pPr>
            <w:r>
              <w:t>*</w:t>
            </w:r>
          </w:p>
        </w:tc>
        <w:tc>
          <w:tcPr>
            <w:tcW w:w="720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540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540" w:type="dxa"/>
            <w:shd w:val="clear" w:color="auto" w:fill="E6E6E6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720" w:type="dxa"/>
            <w:vAlign w:val="center"/>
          </w:tcPr>
          <w:p w:rsidR="00DE59A6" w:rsidRDefault="00DE59A6" w:rsidP="00273BB5">
            <w:pPr>
              <w:jc w:val="center"/>
            </w:pPr>
            <w:r>
              <w:t>*</w:t>
            </w:r>
          </w:p>
        </w:tc>
        <w:tc>
          <w:tcPr>
            <w:tcW w:w="576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802" w:type="dxa"/>
            <w:shd w:val="clear" w:color="auto" w:fill="E6E6E6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776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576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602" w:type="dxa"/>
            <w:vAlign w:val="center"/>
          </w:tcPr>
          <w:p w:rsidR="00DE59A6" w:rsidRDefault="00DE59A6" w:rsidP="00273BB5">
            <w:pPr>
              <w:jc w:val="center"/>
            </w:pPr>
          </w:p>
        </w:tc>
      </w:tr>
      <w:tr w:rsidR="00DE59A6" w:rsidTr="009C73A1">
        <w:trPr>
          <w:cantSplit/>
          <w:trHeight w:val="348"/>
        </w:trPr>
        <w:tc>
          <w:tcPr>
            <w:tcW w:w="817" w:type="dxa"/>
            <w:vMerge/>
            <w:vAlign w:val="center"/>
          </w:tcPr>
          <w:p w:rsidR="00DE59A6" w:rsidRDefault="00DE59A6" w:rsidP="00273BB5"/>
        </w:tc>
        <w:tc>
          <w:tcPr>
            <w:tcW w:w="550" w:type="dxa"/>
            <w:vMerge/>
            <w:vAlign w:val="center"/>
          </w:tcPr>
          <w:p w:rsidR="00DE59A6" w:rsidRDefault="00DE59A6" w:rsidP="00273BB5"/>
        </w:tc>
        <w:tc>
          <w:tcPr>
            <w:tcW w:w="2189" w:type="dxa"/>
            <w:vAlign w:val="center"/>
          </w:tcPr>
          <w:p w:rsidR="00DE59A6" w:rsidRPr="003D6BCA" w:rsidRDefault="00DE59A6" w:rsidP="00273BB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Доклад</w:t>
            </w:r>
            <w:r>
              <w:rPr>
                <w:color w:val="000000"/>
                <w:sz w:val="22"/>
              </w:rPr>
              <w:t>, ИДЗ</w:t>
            </w:r>
          </w:p>
        </w:tc>
        <w:tc>
          <w:tcPr>
            <w:tcW w:w="729" w:type="dxa"/>
            <w:vAlign w:val="center"/>
          </w:tcPr>
          <w:p w:rsidR="00DE59A6" w:rsidRDefault="00DE59A6" w:rsidP="00273BB5">
            <w:pPr>
              <w:jc w:val="center"/>
            </w:pPr>
            <w:r>
              <w:t>100</w:t>
            </w:r>
          </w:p>
        </w:tc>
        <w:tc>
          <w:tcPr>
            <w:tcW w:w="487" w:type="dxa"/>
            <w:vAlign w:val="center"/>
          </w:tcPr>
          <w:p w:rsidR="00DE59A6" w:rsidRDefault="00DE59A6" w:rsidP="00273BB5">
            <w:pPr>
              <w:jc w:val="center"/>
            </w:pPr>
            <w:r>
              <w:t>*</w:t>
            </w:r>
          </w:p>
        </w:tc>
        <w:tc>
          <w:tcPr>
            <w:tcW w:w="487" w:type="dxa"/>
            <w:vAlign w:val="center"/>
          </w:tcPr>
          <w:p w:rsidR="00DE59A6" w:rsidRDefault="00DE59A6" w:rsidP="00273BB5">
            <w:pPr>
              <w:jc w:val="center"/>
            </w:pPr>
            <w:r>
              <w:t>*</w:t>
            </w:r>
          </w:p>
        </w:tc>
        <w:tc>
          <w:tcPr>
            <w:tcW w:w="547" w:type="dxa"/>
            <w:shd w:val="clear" w:color="auto" w:fill="E6E6E6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636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486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498" w:type="dxa"/>
            <w:shd w:val="clear" w:color="auto" w:fill="E6E6E6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900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526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554" w:type="dxa"/>
            <w:shd w:val="clear" w:color="auto" w:fill="E6E6E6"/>
            <w:vAlign w:val="center"/>
          </w:tcPr>
          <w:p w:rsidR="00DE59A6" w:rsidRDefault="00DE59A6" w:rsidP="00273BB5">
            <w:pPr>
              <w:ind w:right="-81"/>
              <w:jc w:val="center"/>
            </w:pPr>
          </w:p>
        </w:tc>
        <w:tc>
          <w:tcPr>
            <w:tcW w:w="720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540" w:type="dxa"/>
            <w:vAlign w:val="center"/>
          </w:tcPr>
          <w:p w:rsidR="00DE59A6" w:rsidRDefault="00DE59A6" w:rsidP="00273BB5">
            <w:pPr>
              <w:jc w:val="center"/>
            </w:pPr>
            <w:r>
              <w:t>*</w:t>
            </w:r>
          </w:p>
        </w:tc>
        <w:tc>
          <w:tcPr>
            <w:tcW w:w="540" w:type="dxa"/>
            <w:shd w:val="clear" w:color="auto" w:fill="E6E6E6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720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576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802" w:type="dxa"/>
            <w:shd w:val="clear" w:color="auto" w:fill="E6E6E6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776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576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602" w:type="dxa"/>
            <w:vAlign w:val="center"/>
          </w:tcPr>
          <w:p w:rsidR="00DE59A6" w:rsidRDefault="00DE59A6" w:rsidP="00273BB5">
            <w:pPr>
              <w:jc w:val="center"/>
            </w:pPr>
          </w:p>
        </w:tc>
      </w:tr>
      <w:tr w:rsidR="00DE59A6" w:rsidTr="009C73A1">
        <w:trPr>
          <w:cantSplit/>
          <w:trHeight w:val="343"/>
        </w:trPr>
        <w:tc>
          <w:tcPr>
            <w:tcW w:w="817" w:type="dxa"/>
            <w:vMerge w:val="restart"/>
            <w:textDirection w:val="btLr"/>
          </w:tcPr>
          <w:p w:rsidR="00DE59A6" w:rsidRDefault="00DE59A6" w:rsidP="00273BB5">
            <w:pPr>
              <w:ind w:left="113" w:right="113"/>
              <w:jc w:val="center"/>
            </w:pPr>
            <w:r>
              <w:t>Ауд., СРС</w:t>
            </w:r>
          </w:p>
        </w:tc>
        <w:tc>
          <w:tcPr>
            <w:tcW w:w="550" w:type="dxa"/>
            <w:vMerge w:val="restart"/>
            <w:vAlign w:val="center"/>
          </w:tcPr>
          <w:p w:rsidR="00DE59A6" w:rsidRDefault="00DE59A6" w:rsidP="00273BB5">
            <w:pPr>
              <w:jc w:val="center"/>
            </w:pPr>
            <w:r>
              <w:t>РК</w:t>
            </w:r>
          </w:p>
        </w:tc>
        <w:tc>
          <w:tcPr>
            <w:tcW w:w="2189" w:type="dxa"/>
            <w:vAlign w:val="center"/>
          </w:tcPr>
          <w:p w:rsidR="00DE59A6" w:rsidRDefault="00DE59A6" w:rsidP="00273BB5">
            <w:pPr>
              <w:jc w:val="center"/>
            </w:pPr>
            <w:r>
              <w:t>Контрольная работа</w:t>
            </w:r>
          </w:p>
        </w:tc>
        <w:tc>
          <w:tcPr>
            <w:tcW w:w="729" w:type="dxa"/>
            <w:vAlign w:val="center"/>
          </w:tcPr>
          <w:p w:rsidR="00DE59A6" w:rsidRDefault="00DE59A6" w:rsidP="00273BB5">
            <w:pPr>
              <w:jc w:val="center"/>
            </w:pPr>
            <w:r>
              <w:t>100</w:t>
            </w:r>
          </w:p>
        </w:tc>
        <w:tc>
          <w:tcPr>
            <w:tcW w:w="487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487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547" w:type="dxa"/>
            <w:shd w:val="clear" w:color="auto" w:fill="E6E6E6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636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486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498" w:type="dxa"/>
            <w:shd w:val="clear" w:color="auto" w:fill="E6E6E6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900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526" w:type="dxa"/>
            <w:vAlign w:val="center"/>
          </w:tcPr>
          <w:p w:rsidR="00DE59A6" w:rsidRDefault="00DE59A6" w:rsidP="00273BB5">
            <w:pPr>
              <w:jc w:val="center"/>
            </w:pPr>
            <w:r>
              <w:t>*</w:t>
            </w:r>
          </w:p>
        </w:tc>
        <w:tc>
          <w:tcPr>
            <w:tcW w:w="554" w:type="dxa"/>
            <w:shd w:val="clear" w:color="auto" w:fill="E6E6E6"/>
            <w:vAlign w:val="center"/>
          </w:tcPr>
          <w:p w:rsidR="00DE59A6" w:rsidRDefault="00DE59A6" w:rsidP="00273BB5">
            <w:pPr>
              <w:ind w:right="-81"/>
              <w:jc w:val="center"/>
            </w:pPr>
          </w:p>
        </w:tc>
        <w:tc>
          <w:tcPr>
            <w:tcW w:w="720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540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540" w:type="dxa"/>
            <w:shd w:val="clear" w:color="auto" w:fill="E6E6E6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720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576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802" w:type="dxa"/>
            <w:shd w:val="clear" w:color="auto" w:fill="E6E6E6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776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576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602" w:type="dxa"/>
            <w:vAlign w:val="center"/>
          </w:tcPr>
          <w:p w:rsidR="00DE59A6" w:rsidRDefault="00DE59A6" w:rsidP="00273BB5">
            <w:pPr>
              <w:jc w:val="center"/>
            </w:pPr>
          </w:p>
        </w:tc>
      </w:tr>
      <w:tr w:rsidR="00DE59A6" w:rsidTr="009C73A1">
        <w:trPr>
          <w:cantSplit/>
          <w:trHeight w:val="534"/>
        </w:trPr>
        <w:tc>
          <w:tcPr>
            <w:tcW w:w="817" w:type="dxa"/>
            <w:vMerge/>
            <w:vAlign w:val="center"/>
          </w:tcPr>
          <w:p w:rsidR="00DE59A6" w:rsidRDefault="00DE59A6" w:rsidP="00273BB5"/>
        </w:tc>
        <w:tc>
          <w:tcPr>
            <w:tcW w:w="550" w:type="dxa"/>
            <w:vMerge/>
            <w:vAlign w:val="center"/>
          </w:tcPr>
          <w:p w:rsidR="00DE59A6" w:rsidRDefault="00DE59A6" w:rsidP="00273BB5"/>
        </w:tc>
        <w:tc>
          <w:tcPr>
            <w:tcW w:w="2189" w:type="dxa"/>
            <w:vAlign w:val="center"/>
          </w:tcPr>
          <w:p w:rsidR="00DE59A6" w:rsidRDefault="00DE59A6" w:rsidP="00273BB5">
            <w:pPr>
              <w:jc w:val="center"/>
            </w:pPr>
            <w:r>
              <w:t>Тестовый опрос</w:t>
            </w:r>
          </w:p>
        </w:tc>
        <w:tc>
          <w:tcPr>
            <w:tcW w:w="729" w:type="dxa"/>
            <w:vAlign w:val="center"/>
          </w:tcPr>
          <w:p w:rsidR="00DE59A6" w:rsidRDefault="00DE59A6" w:rsidP="00273BB5">
            <w:pPr>
              <w:jc w:val="center"/>
            </w:pPr>
            <w:r>
              <w:t>100</w:t>
            </w:r>
          </w:p>
        </w:tc>
        <w:tc>
          <w:tcPr>
            <w:tcW w:w="487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487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547" w:type="dxa"/>
            <w:shd w:val="clear" w:color="auto" w:fill="E6E6E6"/>
            <w:vAlign w:val="center"/>
          </w:tcPr>
          <w:p w:rsidR="00DE59A6" w:rsidRDefault="00DE59A6" w:rsidP="00273BB5">
            <w:pPr>
              <w:jc w:val="center"/>
            </w:pPr>
            <w:r>
              <w:t>*</w:t>
            </w:r>
          </w:p>
        </w:tc>
        <w:tc>
          <w:tcPr>
            <w:tcW w:w="636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486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498" w:type="dxa"/>
            <w:shd w:val="clear" w:color="auto" w:fill="E6E6E6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900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526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554" w:type="dxa"/>
            <w:shd w:val="clear" w:color="auto" w:fill="E6E6E6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720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540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540" w:type="dxa"/>
            <w:shd w:val="clear" w:color="auto" w:fill="E6E6E6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720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576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802" w:type="dxa"/>
            <w:shd w:val="clear" w:color="auto" w:fill="E6E6E6"/>
            <w:vAlign w:val="center"/>
          </w:tcPr>
          <w:p w:rsidR="00DE59A6" w:rsidRDefault="00DE59A6" w:rsidP="00273BB5">
            <w:pPr>
              <w:jc w:val="center"/>
            </w:pPr>
            <w:r>
              <w:t>*</w:t>
            </w:r>
          </w:p>
        </w:tc>
        <w:tc>
          <w:tcPr>
            <w:tcW w:w="776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576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602" w:type="dxa"/>
            <w:vAlign w:val="center"/>
          </w:tcPr>
          <w:p w:rsidR="00DE59A6" w:rsidRDefault="00DE59A6" w:rsidP="00273BB5">
            <w:pPr>
              <w:jc w:val="center"/>
            </w:pPr>
          </w:p>
        </w:tc>
      </w:tr>
      <w:tr w:rsidR="00DE59A6" w:rsidTr="009C73A1">
        <w:trPr>
          <w:cantSplit/>
          <w:trHeight w:val="480"/>
        </w:trPr>
        <w:tc>
          <w:tcPr>
            <w:tcW w:w="817" w:type="dxa"/>
            <w:vMerge/>
            <w:vAlign w:val="center"/>
          </w:tcPr>
          <w:p w:rsidR="00DE59A6" w:rsidRDefault="00DE59A6" w:rsidP="00273BB5"/>
        </w:tc>
        <w:tc>
          <w:tcPr>
            <w:tcW w:w="550" w:type="dxa"/>
            <w:vAlign w:val="center"/>
          </w:tcPr>
          <w:p w:rsidR="00DE59A6" w:rsidRDefault="00DE59A6" w:rsidP="00273BB5">
            <w:pPr>
              <w:jc w:val="center"/>
            </w:pPr>
            <w:r>
              <w:t>ИК</w:t>
            </w:r>
          </w:p>
        </w:tc>
        <w:tc>
          <w:tcPr>
            <w:tcW w:w="2189" w:type="dxa"/>
            <w:vAlign w:val="center"/>
          </w:tcPr>
          <w:p w:rsidR="00DE59A6" w:rsidRDefault="00DE59A6" w:rsidP="00273BB5">
            <w:pPr>
              <w:jc w:val="center"/>
            </w:pPr>
            <w:r>
              <w:t>Компьютерное тестирование</w:t>
            </w:r>
          </w:p>
        </w:tc>
        <w:tc>
          <w:tcPr>
            <w:tcW w:w="729" w:type="dxa"/>
            <w:vAlign w:val="center"/>
          </w:tcPr>
          <w:p w:rsidR="00DE59A6" w:rsidRDefault="00DE59A6" w:rsidP="00273BB5">
            <w:pPr>
              <w:jc w:val="center"/>
            </w:pPr>
            <w:r>
              <w:t>40</w:t>
            </w:r>
          </w:p>
        </w:tc>
        <w:tc>
          <w:tcPr>
            <w:tcW w:w="487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487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547" w:type="dxa"/>
            <w:shd w:val="clear" w:color="auto" w:fill="E6E6E6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636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486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498" w:type="dxa"/>
            <w:shd w:val="clear" w:color="auto" w:fill="E6E6E6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900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526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554" w:type="dxa"/>
            <w:shd w:val="clear" w:color="auto" w:fill="E6E6E6"/>
            <w:textDirection w:val="btLr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720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540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540" w:type="dxa"/>
            <w:shd w:val="clear" w:color="auto" w:fill="E6E6E6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720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576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802" w:type="dxa"/>
            <w:shd w:val="clear" w:color="auto" w:fill="E6E6E6"/>
            <w:textDirection w:val="btLr"/>
            <w:vAlign w:val="center"/>
          </w:tcPr>
          <w:p w:rsidR="00DE59A6" w:rsidRDefault="00DE59A6" w:rsidP="00273BB5">
            <w:pPr>
              <w:ind w:left="113" w:right="113"/>
              <w:jc w:val="center"/>
            </w:pPr>
          </w:p>
        </w:tc>
        <w:tc>
          <w:tcPr>
            <w:tcW w:w="776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576" w:type="dxa"/>
            <w:vAlign w:val="center"/>
          </w:tcPr>
          <w:p w:rsidR="00DE59A6" w:rsidRDefault="00DE59A6" w:rsidP="00273BB5">
            <w:pPr>
              <w:jc w:val="center"/>
            </w:pPr>
            <w:r>
              <w:t>40</w:t>
            </w:r>
          </w:p>
        </w:tc>
        <w:tc>
          <w:tcPr>
            <w:tcW w:w="602" w:type="dxa"/>
            <w:vAlign w:val="center"/>
          </w:tcPr>
          <w:p w:rsidR="00DE59A6" w:rsidRDefault="00DE59A6" w:rsidP="00273BB5">
            <w:pPr>
              <w:jc w:val="center"/>
            </w:pPr>
          </w:p>
        </w:tc>
      </w:tr>
      <w:tr w:rsidR="00DE59A6" w:rsidTr="009C73A1">
        <w:trPr>
          <w:cantSplit/>
          <w:trHeight w:val="344"/>
        </w:trPr>
        <w:tc>
          <w:tcPr>
            <w:tcW w:w="817" w:type="dxa"/>
          </w:tcPr>
          <w:p w:rsidR="00DE59A6" w:rsidRDefault="00DE59A6" w:rsidP="00273BB5">
            <w:pPr>
              <w:jc w:val="both"/>
            </w:pPr>
          </w:p>
        </w:tc>
        <w:tc>
          <w:tcPr>
            <w:tcW w:w="550" w:type="dxa"/>
          </w:tcPr>
          <w:p w:rsidR="00DE59A6" w:rsidRDefault="00DE59A6" w:rsidP="00273BB5">
            <w:pPr>
              <w:jc w:val="both"/>
            </w:pPr>
          </w:p>
        </w:tc>
        <w:tc>
          <w:tcPr>
            <w:tcW w:w="2189" w:type="dxa"/>
            <w:vAlign w:val="center"/>
          </w:tcPr>
          <w:p w:rsidR="00DE59A6" w:rsidRDefault="00DE59A6" w:rsidP="00273BB5">
            <w:pPr>
              <w:jc w:val="center"/>
            </w:pPr>
            <w:r>
              <w:t>Всего</w:t>
            </w:r>
          </w:p>
        </w:tc>
        <w:tc>
          <w:tcPr>
            <w:tcW w:w="729" w:type="dxa"/>
          </w:tcPr>
          <w:p w:rsidR="00DE59A6" w:rsidRDefault="00DE59A6" w:rsidP="00273BB5">
            <w:pPr>
              <w:jc w:val="center"/>
            </w:pPr>
          </w:p>
        </w:tc>
        <w:tc>
          <w:tcPr>
            <w:tcW w:w="487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487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547" w:type="dxa"/>
            <w:shd w:val="clear" w:color="auto" w:fill="E6E6E6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636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486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498" w:type="dxa"/>
            <w:shd w:val="clear" w:color="auto" w:fill="E6E6E6"/>
            <w:vAlign w:val="center"/>
          </w:tcPr>
          <w:p w:rsidR="00DE59A6" w:rsidRDefault="00DE59A6" w:rsidP="00273BB5">
            <w:pPr>
              <w:ind w:right="-147" w:hanging="20"/>
            </w:pPr>
          </w:p>
        </w:tc>
        <w:tc>
          <w:tcPr>
            <w:tcW w:w="900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526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554" w:type="dxa"/>
            <w:shd w:val="clear" w:color="auto" w:fill="E6E6E6"/>
            <w:vAlign w:val="center"/>
          </w:tcPr>
          <w:p w:rsidR="00DE59A6" w:rsidRDefault="00DE59A6" w:rsidP="00273BB5">
            <w:pPr>
              <w:ind w:hanging="135"/>
              <w:jc w:val="center"/>
            </w:pPr>
          </w:p>
        </w:tc>
        <w:tc>
          <w:tcPr>
            <w:tcW w:w="720" w:type="dxa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540" w:type="dxa"/>
            <w:vAlign w:val="center"/>
          </w:tcPr>
          <w:p w:rsidR="00DE59A6" w:rsidRDefault="00DE59A6" w:rsidP="00273BB5">
            <w:pPr>
              <w:ind w:left="113" w:right="113"/>
              <w:jc w:val="center"/>
            </w:pPr>
          </w:p>
        </w:tc>
        <w:tc>
          <w:tcPr>
            <w:tcW w:w="540" w:type="dxa"/>
            <w:shd w:val="clear" w:color="auto" w:fill="E6E6E6"/>
            <w:vAlign w:val="center"/>
          </w:tcPr>
          <w:p w:rsidR="00DE59A6" w:rsidRDefault="00DE59A6" w:rsidP="00273BB5">
            <w:pPr>
              <w:ind w:left="113" w:right="113"/>
              <w:jc w:val="center"/>
            </w:pPr>
          </w:p>
        </w:tc>
        <w:tc>
          <w:tcPr>
            <w:tcW w:w="720" w:type="dxa"/>
          </w:tcPr>
          <w:p w:rsidR="00DE59A6" w:rsidRDefault="00DE59A6" w:rsidP="00273BB5">
            <w:pPr>
              <w:ind w:left="113" w:right="113"/>
              <w:jc w:val="center"/>
            </w:pPr>
          </w:p>
        </w:tc>
        <w:tc>
          <w:tcPr>
            <w:tcW w:w="576" w:type="dxa"/>
            <w:vAlign w:val="center"/>
          </w:tcPr>
          <w:p w:rsidR="00DE59A6" w:rsidRDefault="00DE59A6" w:rsidP="00273BB5">
            <w:pPr>
              <w:ind w:left="113" w:right="113"/>
              <w:jc w:val="center"/>
            </w:pPr>
          </w:p>
        </w:tc>
        <w:tc>
          <w:tcPr>
            <w:tcW w:w="802" w:type="dxa"/>
            <w:shd w:val="clear" w:color="auto" w:fill="E6E6E6"/>
            <w:vAlign w:val="center"/>
          </w:tcPr>
          <w:p w:rsidR="00DE59A6" w:rsidRDefault="00DE59A6" w:rsidP="00273BB5">
            <w:pPr>
              <w:jc w:val="center"/>
            </w:pPr>
          </w:p>
        </w:tc>
        <w:tc>
          <w:tcPr>
            <w:tcW w:w="776" w:type="dxa"/>
            <w:vAlign w:val="center"/>
          </w:tcPr>
          <w:p w:rsidR="00DE59A6" w:rsidRDefault="00DE59A6" w:rsidP="00273BB5">
            <w:pPr>
              <w:jc w:val="center"/>
            </w:pPr>
            <w:r>
              <w:t>60</w:t>
            </w:r>
          </w:p>
        </w:tc>
        <w:tc>
          <w:tcPr>
            <w:tcW w:w="576" w:type="dxa"/>
            <w:vAlign w:val="center"/>
          </w:tcPr>
          <w:p w:rsidR="00DE59A6" w:rsidRDefault="00DE59A6" w:rsidP="00273BB5">
            <w:pPr>
              <w:jc w:val="center"/>
            </w:pPr>
            <w:r>
              <w:t>40</w:t>
            </w:r>
          </w:p>
        </w:tc>
        <w:tc>
          <w:tcPr>
            <w:tcW w:w="602" w:type="dxa"/>
            <w:vAlign w:val="center"/>
          </w:tcPr>
          <w:p w:rsidR="00DE59A6" w:rsidRDefault="00DE59A6" w:rsidP="00273BB5">
            <w:pPr>
              <w:jc w:val="center"/>
            </w:pPr>
            <w:r>
              <w:t>100</w:t>
            </w:r>
          </w:p>
        </w:tc>
      </w:tr>
    </w:tbl>
    <w:p w:rsidR="00DE59A6" w:rsidRDefault="00DE59A6" w:rsidP="002F603E">
      <w:pPr>
        <w:pStyle w:val="BodyTextIndent"/>
        <w:spacing w:after="0"/>
        <w:ind w:left="284"/>
        <w:jc w:val="both"/>
      </w:pPr>
      <w:r>
        <w:rPr>
          <w:b/>
        </w:rPr>
        <w:t>Примечание 1</w:t>
      </w:r>
      <w:r>
        <w:t>. Студент, набравший по итогам семестра не менее 50% максимального сем.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DE59A6" w:rsidRDefault="00DE59A6" w:rsidP="002F603E">
      <w:pPr>
        <w:pStyle w:val="BodyTextIndent"/>
        <w:spacing w:after="0"/>
        <w:ind w:left="284"/>
        <w:jc w:val="both"/>
      </w:pPr>
      <w:r>
        <w:rPr>
          <w:b/>
        </w:rPr>
        <w:t xml:space="preserve">Примечание 2. </w:t>
      </w:r>
      <w:r>
        <w:t xml:space="preserve">При наличии </w:t>
      </w:r>
      <w:r w:rsidRPr="00A71599">
        <w:t>пропусков  практических</w:t>
      </w:r>
      <w:r>
        <w:t xml:space="preserve"> занятий действует система отработок через выполнение и защиту работ по пропущенным занятиям.</w:t>
      </w:r>
    </w:p>
    <w:p w:rsidR="00DE59A6" w:rsidRPr="00AD34D6" w:rsidRDefault="00DE59A6" w:rsidP="002F603E">
      <w:pPr>
        <w:outlineLvl w:val="0"/>
        <w:rPr>
          <w:b/>
        </w:rPr>
      </w:pPr>
      <w:r w:rsidRPr="00AD34D6">
        <w:rPr>
          <w:b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DE59A6" w:rsidRPr="00AD34D6" w:rsidTr="00816A84">
        <w:tc>
          <w:tcPr>
            <w:tcW w:w="2957" w:type="dxa"/>
          </w:tcPr>
          <w:p w:rsidR="00DE59A6" w:rsidRPr="00AD34D6" w:rsidRDefault="00DE59A6" w:rsidP="00816A84">
            <w:r w:rsidRPr="00AD34D6">
              <w:t>Традиционная оценка</w:t>
            </w:r>
          </w:p>
        </w:tc>
        <w:tc>
          <w:tcPr>
            <w:tcW w:w="2957" w:type="dxa"/>
          </w:tcPr>
          <w:p w:rsidR="00DE59A6" w:rsidRPr="00AD34D6" w:rsidRDefault="00DE59A6" w:rsidP="00816A84">
            <w:pPr>
              <w:jc w:val="center"/>
            </w:pPr>
            <w:r w:rsidRPr="00AD34D6">
              <w:t>Отлично</w:t>
            </w:r>
          </w:p>
        </w:tc>
        <w:tc>
          <w:tcPr>
            <w:tcW w:w="2957" w:type="dxa"/>
          </w:tcPr>
          <w:p w:rsidR="00DE59A6" w:rsidRPr="00AD34D6" w:rsidRDefault="00DE59A6" w:rsidP="00816A84">
            <w:pPr>
              <w:jc w:val="center"/>
            </w:pPr>
            <w:r w:rsidRPr="00AD34D6">
              <w:t>Хорошо</w:t>
            </w:r>
          </w:p>
        </w:tc>
        <w:tc>
          <w:tcPr>
            <w:tcW w:w="2957" w:type="dxa"/>
          </w:tcPr>
          <w:p w:rsidR="00DE59A6" w:rsidRPr="00AD34D6" w:rsidRDefault="00DE59A6" w:rsidP="00816A84">
            <w:pPr>
              <w:jc w:val="center"/>
            </w:pPr>
            <w:r w:rsidRPr="00AD34D6">
              <w:t>Удовлетворительно</w:t>
            </w:r>
          </w:p>
        </w:tc>
        <w:tc>
          <w:tcPr>
            <w:tcW w:w="2958" w:type="dxa"/>
          </w:tcPr>
          <w:p w:rsidR="00DE59A6" w:rsidRPr="00AD34D6" w:rsidRDefault="00DE59A6" w:rsidP="00816A84">
            <w:pPr>
              <w:jc w:val="center"/>
            </w:pPr>
            <w:r w:rsidRPr="00AD34D6">
              <w:t>Неудовлетворительно</w:t>
            </w:r>
          </w:p>
        </w:tc>
      </w:tr>
      <w:tr w:rsidR="00DE59A6" w:rsidRPr="00AD34D6" w:rsidTr="00816A84">
        <w:tc>
          <w:tcPr>
            <w:tcW w:w="2957" w:type="dxa"/>
          </w:tcPr>
          <w:p w:rsidR="00DE59A6" w:rsidRPr="00AD34D6" w:rsidRDefault="00DE59A6" w:rsidP="00816A84">
            <w:r w:rsidRPr="00AD34D6">
              <w:t>Баллы (</w:t>
            </w:r>
            <w:r w:rsidRPr="00F34E04">
              <w:rPr>
                <w:lang w:val="en-US"/>
              </w:rPr>
              <w:t xml:space="preserve">max = 100 </w:t>
            </w:r>
            <w:r w:rsidRPr="00AD34D6">
              <w:t>баллов)</w:t>
            </w:r>
            <w:r w:rsidRPr="00F34E04">
              <w:rPr>
                <w:lang w:val="en-US"/>
              </w:rPr>
              <w:t>)</w:t>
            </w:r>
          </w:p>
        </w:tc>
        <w:tc>
          <w:tcPr>
            <w:tcW w:w="2957" w:type="dxa"/>
          </w:tcPr>
          <w:p w:rsidR="00DE59A6" w:rsidRPr="00AD34D6" w:rsidRDefault="00DE59A6" w:rsidP="00816A84">
            <w:pPr>
              <w:jc w:val="center"/>
            </w:pPr>
            <w:r w:rsidRPr="00AD34D6">
              <w:t>90-100</w:t>
            </w:r>
          </w:p>
        </w:tc>
        <w:tc>
          <w:tcPr>
            <w:tcW w:w="2957" w:type="dxa"/>
          </w:tcPr>
          <w:p w:rsidR="00DE59A6" w:rsidRPr="00AD34D6" w:rsidRDefault="00DE59A6" w:rsidP="00816A84">
            <w:pPr>
              <w:jc w:val="center"/>
            </w:pPr>
            <w:r w:rsidRPr="00AD34D6">
              <w:t>75-89</w:t>
            </w:r>
          </w:p>
        </w:tc>
        <w:tc>
          <w:tcPr>
            <w:tcW w:w="2957" w:type="dxa"/>
          </w:tcPr>
          <w:p w:rsidR="00DE59A6" w:rsidRPr="00AD34D6" w:rsidRDefault="00DE59A6" w:rsidP="00816A84">
            <w:pPr>
              <w:jc w:val="center"/>
            </w:pPr>
            <w:r w:rsidRPr="00AD34D6">
              <w:t>50-74</w:t>
            </w:r>
          </w:p>
        </w:tc>
        <w:tc>
          <w:tcPr>
            <w:tcW w:w="2958" w:type="dxa"/>
          </w:tcPr>
          <w:p w:rsidR="00DE59A6" w:rsidRPr="00AD34D6" w:rsidRDefault="00DE59A6" w:rsidP="00816A84">
            <w:pPr>
              <w:jc w:val="center"/>
            </w:pPr>
            <w:r w:rsidRPr="00AD34D6">
              <w:t>0-49</w:t>
            </w:r>
          </w:p>
        </w:tc>
      </w:tr>
    </w:tbl>
    <w:p w:rsidR="00DE59A6" w:rsidRDefault="00DE59A6" w:rsidP="002F603E">
      <w:pPr>
        <w:ind w:firstLine="540"/>
        <w:jc w:val="both"/>
        <w:rPr>
          <w:sz w:val="28"/>
          <w:szCs w:val="28"/>
        </w:rPr>
      </w:pPr>
    </w:p>
    <w:p w:rsidR="00DE59A6" w:rsidRDefault="00DE59A6" w:rsidP="002F603E">
      <w:pPr>
        <w:tabs>
          <w:tab w:val="left" w:pos="2700"/>
        </w:tabs>
        <w:jc w:val="both"/>
        <w:outlineLvl w:val="0"/>
        <w:rPr>
          <w:sz w:val="28"/>
          <w:szCs w:val="28"/>
        </w:rPr>
      </w:pPr>
      <w: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</w:t>
      </w:r>
    </w:p>
    <w:p w:rsidR="00DE59A6" w:rsidRDefault="00DE59A6" w:rsidP="008802BB">
      <w:pPr>
        <w:ind w:firstLine="540"/>
        <w:jc w:val="both"/>
        <w:rPr>
          <w:sz w:val="28"/>
          <w:szCs w:val="28"/>
        </w:rPr>
        <w:sectPr w:rsidR="00DE59A6" w:rsidSect="002700CE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DE59A6" w:rsidRDefault="00DE59A6" w:rsidP="008802BB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>10  Задания на СРО</w:t>
      </w:r>
    </w:p>
    <w:p w:rsidR="00DE59A6" w:rsidRDefault="00DE59A6" w:rsidP="008802BB">
      <w:pPr>
        <w:ind w:firstLine="540"/>
        <w:rPr>
          <w:b/>
          <w:sz w:val="28"/>
          <w:szCs w:val="28"/>
        </w:rPr>
      </w:pP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4536"/>
        <w:gridCol w:w="993"/>
        <w:gridCol w:w="850"/>
        <w:gridCol w:w="2126"/>
        <w:gridCol w:w="1134"/>
      </w:tblGrid>
      <w:tr w:rsidR="00DE59A6" w:rsidRPr="00CD52DF" w:rsidTr="002700CE">
        <w:trPr>
          <w:trHeight w:hRule="exact" w:val="89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CD52DF" w:rsidRDefault="00DE59A6" w:rsidP="002700CE">
            <w:pPr>
              <w:shd w:val="clear" w:color="auto" w:fill="FFFFFF"/>
              <w:ind w:firstLine="29"/>
              <w:jc w:val="center"/>
            </w:pPr>
            <w:r w:rsidRPr="00CD52DF">
              <w:t>№ п/п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CD52DF" w:rsidRDefault="00DE59A6" w:rsidP="002700CE">
            <w:pPr>
              <w:shd w:val="clear" w:color="auto" w:fill="FFFFFF"/>
              <w:jc w:val="center"/>
            </w:pPr>
            <w:r w:rsidRPr="00CD52DF">
              <w:t>Тема, задание, виды работ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CD52DF" w:rsidRDefault="00DE59A6" w:rsidP="002700CE">
            <w:pPr>
              <w:shd w:val="clear" w:color="auto" w:fill="FFFFFF"/>
              <w:jc w:val="center"/>
            </w:pPr>
            <w:r w:rsidRPr="00CD52DF">
              <w:t>Кол-во часов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CD52DF" w:rsidRDefault="00DE59A6" w:rsidP="002700CE">
            <w:pPr>
              <w:shd w:val="clear" w:color="auto" w:fill="FFFFFF"/>
              <w:jc w:val="center"/>
            </w:pPr>
            <w:r w:rsidRPr="00CD52DF">
              <w:t>Лит</w:t>
            </w:r>
            <w:r>
              <w:t>-</w:t>
            </w:r>
            <w:r w:rsidRPr="00CD52DF">
              <w:t>ра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CD52DF" w:rsidRDefault="00DE59A6" w:rsidP="002700CE">
            <w:pPr>
              <w:shd w:val="clear" w:color="auto" w:fill="FFFFFF"/>
              <w:ind w:firstLine="158"/>
              <w:jc w:val="center"/>
            </w:pPr>
            <w:r w:rsidRPr="00CD52DF">
              <w:t>Форма отчетности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CD52DF" w:rsidRDefault="00DE59A6" w:rsidP="002700CE">
            <w:pPr>
              <w:shd w:val="clear" w:color="auto" w:fill="FFFFFF"/>
              <w:jc w:val="center"/>
            </w:pPr>
            <w:r w:rsidRPr="00CD52DF">
              <w:t>Сроки сдачи, неделя</w:t>
            </w:r>
          </w:p>
        </w:tc>
      </w:tr>
      <w:tr w:rsidR="00DE59A6" w:rsidRPr="00CD52DF" w:rsidTr="002700CE">
        <w:trPr>
          <w:trHeight w:hRule="exact" w:val="98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CD52DF" w:rsidRDefault="00DE59A6" w:rsidP="002700CE">
            <w:pPr>
              <w:shd w:val="clear" w:color="auto" w:fill="FFFFFF"/>
              <w:jc w:val="center"/>
            </w:pPr>
            <w:r w:rsidRPr="00CD52DF"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8A1316" w:rsidRDefault="00DE59A6" w:rsidP="002700CE">
            <w:pPr>
              <w:snapToGrid w:val="0"/>
            </w:pPr>
            <w:r>
              <w:t>Экономические школы о налогах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CD52DF" w:rsidRDefault="00DE59A6" w:rsidP="002700CE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CD52DF" w:rsidRDefault="00DE59A6" w:rsidP="002700CE">
            <w:pPr>
              <w:shd w:val="clear" w:color="auto" w:fill="FFFFFF"/>
              <w:jc w:val="center"/>
            </w:pPr>
            <w:r w:rsidRPr="00CD52DF">
              <w:t>1-10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2805F2" w:rsidRDefault="00DE59A6" w:rsidP="002700CE">
            <w:pPr>
              <w:ind w:left="28" w:right="28"/>
              <w:jc w:val="center"/>
            </w:pPr>
            <w:r>
              <w:t>Доклад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CD52DF" w:rsidRDefault="00DE59A6" w:rsidP="002700CE">
            <w:pPr>
              <w:shd w:val="clear" w:color="auto" w:fill="FFFFFF"/>
              <w:jc w:val="center"/>
            </w:pPr>
            <w:r>
              <w:t>1</w:t>
            </w:r>
          </w:p>
        </w:tc>
      </w:tr>
      <w:tr w:rsidR="00DE59A6" w:rsidRPr="00CD52DF" w:rsidTr="002700CE">
        <w:trPr>
          <w:trHeight w:hRule="exact" w:val="84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CD52DF" w:rsidRDefault="00DE59A6" w:rsidP="002700CE">
            <w:pPr>
              <w:shd w:val="clear" w:color="auto" w:fill="FFFFFF"/>
              <w:jc w:val="center"/>
            </w:pPr>
            <w:r w:rsidRPr="00CD52DF">
              <w:t>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8A1316" w:rsidRDefault="00DE59A6" w:rsidP="002700CE">
            <w:pPr>
              <w:snapToGrid w:val="0"/>
            </w:pPr>
            <w:r>
              <w:t>Становление налоговой системы Казахстана. Рассмотреть 4 и 5 этап.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CD52DF" w:rsidRDefault="00DE59A6" w:rsidP="002700CE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CD52DF" w:rsidRDefault="00DE59A6" w:rsidP="002700CE">
            <w:pPr>
              <w:shd w:val="clear" w:color="auto" w:fill="FFFFFF"/>
              <w:jc w:val="center"/>
            </w:pPr>
            <w:r w:rsidRPr="00CD52DF">
              <w:t>1-10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2805F2" w:rsidRDefault="00DE59A6" w:rsidP="00C57A16">
            <w:pPr>
              <w:ind w:left="28" w:right="28"/>
              <w:jc w:val="center"/>
            </w:pPr>
            <w:r>
              <w:t>Конспект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CD52DF" w:rsidRDefault="00DE59A6" w:rsidP="002700CE">
            <w:pPr>
              <w:shd w:val="clear" w:color="auto" w:fill="FFFFFF"/>
              <w:jc w:val="center"/>
            </w:pPr>
            <w:r>
              <w:t>2</w:t>
            </w:r>
          </w:p>
        </w:tc>
      </w:tr>
      <w:tr w:rsidR="00DE59A6" w:rsidRPr="00CD52DF" w:rsidTr="002700CE">
        <w:trPr>
          <w:trHeight w:hRule="exact" w:val="97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CD52DF" w:rsidRDefault="00DE59A6" w:rsidP="002700CE">
            <w:pPr>
              <w:shd w:val="clear" w:color="auto" w:fill="FFFFFF"/>
              <w:jc w:val="center"/>
            </w:pPr>
            <w:r>
              <w:t>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8A1316" w:rsidRDefault="00DE59A6" w:rsidP="002700CE">
            <w:pPr>
              <w:snapToGrid w:val="0"/>
            </w:pPr>
            <w:r>
              <w:t>Налог на имущество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CD52DF" w:rsidRDefault="00DE59A6" w:rsidP="002700CE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CD52DF" w:rsidRDefault="00DE59A6" w:rsidP="002700CE">
            <w:pPr>
              <w:shd w:val="clear" w:color="auto" w:fill="FFFFFF"/>
              <w:jc w:val="center"/>
            </w:pPr>
            <w:r w:rsidRPr="00CD52DF">
              <w:t>1-10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2805F2" w:rsidRDefault="00DE59A6" w:rsidP="002700CE">
            <w:pPr>
              <w:ind w:left="28" w:right="28"/>
              <w:jc w:val="center"/>
            </w:pPr>
            <w:r>
              <w:t>Решение задач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CD52DF" w:rsidRDefault="00DE59A6" w:rsidP="002700CE">
            <w:pPr>
              <w:shd w:val="clear" w:color="auto" w:fill="FFFFFF"/>
              <w:jc w:val="center"/>
            </w:pPr>
            <w:r>
              <w:t>4</w:t>
            </w:r>
          </w:p>
        </w:tc>
      </w:tr>
      <w:tr w:rsidR="00DE59A6" w:rsidRPr="00CD52DF" w:rsidTr="002700CE">
        <w:trPr>
          <w:trHeight w:hRule="exact" w:val="7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CD52DF" w:rsidRDefault="00DE59A6" w:rsidP="006F1009">
            <w:pPr>
              <w:shd w:val="clear" w:color="auto" w:fill="FFFFFF"/>
              <w:jc w:val="center"/>
            </w:pPr>
            <w:r>
              <w:t>4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8A1316" w:rsidRDefault="00DE59A6" w:rsidP="002700CE">
            <w:pPr>
              <w:snapToGrid w:val="0"/>
            </w:pPr>
            <w:r>
              <w:t xml:space="preserve">ИПН. Изучить международный опыт обложения подоходным налогом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CD52DF" w:rsidRDefault="00DE59A6" w:rsidP="002700CE">
            <w:pPr>
              <w:shd w:val="clear" w:color="auto" w:fill="FFFFFF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CD52DF" w:rsidRDefault="00DE59A6" w:rsidP="002700CE">
            <w:pPr>
              <w:shd w:val="clear" w:color="auto" w:fill="FFFFFF"/>
              <w:jc w:val="center"/>
            </w:pPr>
            <w:r w:rsidRPr="00CD52DF">
              <w:t>1-10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2805F2" w:rsidRDefault="00DE59A6" w:rsidP="002700CE">
            <w:pPr>
              <w:ind w:left="28" w:right="28"/>
              <w:jc w:val="center"/>
            </w:pPr>
            <w:r w:rsidRPr="002805F2">
              <w:t>Конспект в тетради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CD52DF" w:rsidRDefault="00DE59A6" w:rsidP="002700CE">
            <w:pPr>
              <w:shd w:val="clear" w:color="auto" w:fill="FFFFFF"/>
              <w:jc w:val="center"/>
            </w:pPr>
            <w:r>
              <w:t>10</w:t>
            </w:r>
          </w:p>
        </w:tc>
      </w:tr>
      <w:tr w:rsidR="00DE59A6" w:rsidRPr="00CD52DF" w:rsidTr="002700CE">
        <w:trPr>
          <w:trHeight w:hRule="exact"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CD52DF" w:rsidRDefault="00DE59A6" w:rsidP="006F1009">
            <w:pPr>
              <w:shd w:val="clear" w:color="auto" w:fill="FFFFFF"/>
              <w:jc w:val="center"/>
            </w:pPr>
            <w:r>
              <w:t>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8A1316" w:rsidRDefault="00DE59A6" w:rsidP="00DD1C07">
            <w:pPr>
              <w:snapToGrid w:val="0"/>
            </w:pPr>
            <w:r>
              <w:t>Социальный налог. Изучить Закон РК «О социальном страховании»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CD52DF" w:rsidRDefault="00DE59A6" w:rsidP="002700CE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CD52DF" w:rsidRDefault="00DE59A6" w:rsidP="002700CE">
            <w:pPr>
              <w:shd w:val="clear" w:color="auto" w:fill="FFFFFF"/>
              <w:jc w:val="center"/>
            </w:pPr>
            <w:r w:rsidRPr="00CD52DF">
              <w:t>1-10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2805F2" w:rsidRDefault="00DE59A6" w:rsidP="002700CE">
            <w:pPr>
              <w:ind w:left="28" w:right="28"/>
              <w:jc w:val="center"/>
            </w:pPr>
            <w:r>
              <w:t>доклад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CD52DF" w:rsidRDefault="00DE59A6" w:rsidP="00227A96">
            <w:pPr>
              <w:shd w:val="clear" w:color="auto" w:fill="FFFFFF"/>
              <w:jc w:val="center"/>
            </w:pPr>
            <w:r w:rsidRPr="00CD52DF">
              <w:t>1</w:t>
            </w:r>
            <w:r>
              <w:t>1</w:t>
            </w:r>
          </w:p>
        </w:tc>
      </w:tr>
      <w:tr w:rsidR="00DE59A6" w:rsidRPr="00CD52DF" w:rsidTr="002700CE">
        <w:trPr>
          <w:trHeight w:hRule="exact" w:val="7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CD52DF" w:rsidRDefault="00DE59A6" w:rsidP="006F1009">
            <w:pPr>
              <w:shd w:val="clear" w:color="auto" w:fill="FFFFFF"/>
              <w:jc w:val="center"/>
            </w:pPr>
            <w:r>
              <w:t>6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8A1316" w:rsidRDefault="00DE59A6" w:rsidP="002700CE">
            <w:pPr>
              <w:snapToGrid w:val="0"/>
            </w:pPr>
            <w:r w:rsidRPr="00A47EC1">
              <w:rPr>
                <w:szCs w:val="28"/>
              </w:rPr>
              <w:t>Налогообложение игорного бизнеса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CD52DF" w:rsidRDefault="00DE59A6" w:rsidP="002700CE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CD52DF" w:rsidRDefault="00DE59A6" w:rsidP="002700CE">
            <w:pPr>
              <w:shd w:val="clear" w:color="auto" w:fill="FFFFFF"/>
              <w:jc w:val="center"/>
            </w:pPr>
            <w:r w:rsidRPr="00CD52DF">
              <w:t>1-10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2805F2" w:rsidRDefault="00DE59A6" w:rsidP="002D0757">
            <w:pPr>
              <w:ind w:left="28" w:right="28"/>
              <w:jc w:val="center"/>
            </w:pPr>
            <w:r w:rsidRPr="002805F2">
              <w:t>Конспект</w:t>
            </w:r>
            <w: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CD52DF" w:rsidRDefault="00DE59A6" w:rsidP="00227A96">
            <w:pPr>
              <w:shd w:val="clear" w:color="auto" w:fill="FFFFFF"/>
              <w:jc w:val="center"/>
            </w:pPr>
            <w:r w:rsidRPr="00CD52DF">
              <w:t>1</w:t>
            </w:r>
            <w:r>
              <w:t>3</w:t>
            </w:r>
          </w:p>
        </w:tc>
      </w:tr>
      <w:tr w:rsidR="00DE59A6" w:rsidRPr="00CD52DF" w:rsidTr="002700CE">
        <w:trPr>
          <w:trHeight w:hRule="exact" w:val="9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CD52DF" w:rsidRDefault="00DE59A6" w:rsidP="002700CE">
            <w:pPr>
              <w:shd w:val="clear" w:color="auto" w:fill="FFFFFF"/>
              <w:jc w:val="center"/>
            </w:pPr>
            <w:r>
              <w:t>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8A1316" w:rsidRDefault="00DE59A6" w:rsidP="002700CE">
            <w:pPr>
              <w:jc w:val="both"/>
            </w:pPr>
            <w:r>
              <w:t>Сборы, пошлины и платежи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Default="00DE59A6" w:rsidP="002700CE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Default="00DE59A6" w:rsidP="002700CE">
            <w:pPr>
              <w:shd w:val="clear" w:color="auto" w:fill="FFFFFF"/>
              <w:jc w:val="center"/>
            </w:pPr>
            <w:r w:rsidRPr="00CD52DF">
              <w:t>1-10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2805F2" w:rsidRDefault="00DE59A6" w:rsidP="002700CE">
            <w:pPr>
              <w:ind w:left="28" w:right="28"/>
              <w:jc w:val="center"/>
            </w:pPr>
            <w:r>
              <w:t>Тестовый опрос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Default="00DE59A6" w:rsidP="00227A96">
            <w:pPr>
              <w:shd w:val="clear" w:color="auto" w:fill="FFFFFF"/>
              <w:jc w:val="center"/>
            </w:pPr>
            <w:r w:rsidRPr="00CD52DF">
              <w:t>1</w:t>
            </w:r>
            <w:r>
              <w:t>5</w:t>
            </w:r>
          </w:p>
        </w:tc>
      </w:tr>
      <w:tr w:rsidR="00DE59A6" w:rsidRPr="00CD52DF" w:rsidTr="002700CE">
        <w:trPr>
          <w:trHeight w:hRule="exact" w:val="320"/>
        </w:trPr>
        <w:tc>
          <w:tcPr>
            <w:tcW w:w="102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CD52DF" w:rsidRDefault="00DE59A6" w:rsidP="002700CE">
            <w:pPr>
              <w:shd w:val="clear" w:color="auto" w:fill="FFFFFF"/>
              <w:jc w:val="center"/>
            </w:pPr>
            <w:r w:rsidRPr="00DC248E">
              <w:rPr>
                <w:b/>
              </w:rPr>
              <w:t>Другие виды работ по СРС</w:t>
            </w:r>
          </w:p>
        </w:tc>
      </w:tr>
      <w:tr w:rsidR="00DE59A6" w:rsidRPr="00CD52DF" w:rsidTr="002700CE">
        <w:trPr>
          <w:trHeight w:hRule="exact" w:val="5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Default="00DE59A6" w:rsidP="002700CE">
            <w:pPr>
              <w:shd w:val="clear" w:color="auto" w:fill="FFFFFF"/>
              <w:jc w:val="center"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9A6" w:rsidRPr="00937210" w:rsidRDefault="00DE59A6" w:rsidP="002700CE">
            <w:pPr>
              <w:rPr>
                <w:color w:val="000000"/>
              </w:rPr>
            </w:pPr>
            <w:r>
              <w:rPr>
                <w:color w:val="000000"/>
              </w:rPr>
              <w:t>Проработка теоретического материала</w:t>
            </w:r>
            <w:r w:rsidRPr="00937210">
              <w:rPr>
                <w:color w:val="000000"/>
              </w:rPr>
              <w:t xml:space="preserve"> (0</w:t>
            </w:r>
            <w:r>
              <w:rPr>
                <w:color w:val="000000"/>
              </w:rPr>
              <w:t>,</w:t>
            </w:r>
            <w:r w:rsidRPr="00937210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 </w:t>
            </w:r>
            <w:r w:rsidRPr="00937210">
              <w:rPr>
                <w:color w:val="000000"/>
              </w:rPr>
              <w:t>х</w:t>
            </w:r>
            <w:r>
              <w:rPr>
                <w:color w:val="000000"/>
              </w:rPr>
              <w:t xml:space="preserve"> </w:t>
            </w:r>
            <w:r w:rsidRPr="00937210">
              <w:rPr>
                <w:color w:val="000000"/>
              </w:rPr>
              <w:t>кол-во зан.)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DA7F21" w:rsidRDefault="00DE59A6" w:rsidP="002700CE">
            <w:pPr>
              <w:jc w:val="center"/>
            </w:pPr>
            <w:r>
              <w:t>2,5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DA7F21" w:rsidRDefault="00DE59A6" w:rsidP="002700CE">
            <w:pPr>
              <w:jc w:val="center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DA7F21" w:rsidRDefault="00DE59A6" w:rsidP="002700CE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DA7F21" w:rsidRDefault="00DE59A6" w:rsidP="002700CE">
            <w:pPr>
              <w:jc w:val="center"/>
            </w:pPr>
          </w:p>
        </w:tc>
      </w:tr>
      <w:tr w:rsidR="00DE59A6" w:rsidRPr="00CD52DF" w:rsidTr="002700CE">
        <w:trPr>
          <w:trHeight w:hRule="exact" w:val="5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Default="00DE59A6" w:rsidP="002700CE">
            <w:pPr>
              <w:shd w:val="clear" w:color="auto" w:fill="FFFFFF"/>
              <w:jc w:val="center"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9A6" w:rsidRDefault="00DE59A6" w:rsidP="002700CE">
            <w:pPr>
              <w:rPr>
                <w:color w:val="000000"/>
              </w:rPr>
            </w:pPr>
            <w:r w:rsidRPr="00937210">
              <w:rPr>
                <w:color w:val="000000"/>
              </w:rPr>
              <w:t xml:space="preserve">Подготовка к практическим занятиям </w:t>
            </w:r>
          </w:p>
          <w:p w:rsidR="00DE59A6" w:rsidRPr="00937210" w:rsidRDefault="00DE59A6" w:rsidP="002700CE">
            <w:pPr>
              <w:rPr>
                <w:color w:val="000000"/>
              </w:rPr>
            </w:pPr>
            <w:r w:rsidRPr="00937210">
              <w:rPr>
                <w:color w:val="000000"/>
              </w:rPr>
              <w:t>(0</w:t>
            </w:r>
            <w:r>
              <w:rPr>
                <w:color w:val="000000"/>
              </w:rPr>
              <w:t>,</w:t>
            </w:r>
            <w:r w:rsidRPr="00937210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 </w:t>
            </w:r>
            <w:r w:rsidRPr="00937210">
              <w:rPr>
                <w:color w:val="000000"/>
              </w:rPr>
              <w:t>х</w:t>
            </w:r>
            <w:r>
              <w:rPr>
                <w:color w:val="000000"/>
              </w:rPr>
              <w:t xml:space="preserve"> </w:t>
            </w:r>
            <w:r w:rsidRPr="00937210">
              <w:rPr>
                <w:color w:val="000000"/>
              </w:rPr>
              <w:t>кол-во зан.)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DA7F21" w:rsidRDefault="00DE59A6" w:rsidP="002700CE">
            <w:pPr>
              <w:jc w:val="center"/>
            </w:pPr>
            <w:r>
              <w:t>22,5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DA7F21" w:rsidRDefault="00DE59A6" w:rsidP="002700CE">
            <w:pPr>
              <w:jc w:val="center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DA7F21" w:rsidRDefault="00DE59A6" w:rsidP="002700CE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DA7F21" w:rsidRDefault="00DE59A6" w:rsidP="002700CE">
            <w:pPr>
              <w:jc w:val="center"/>
            </w:pPr>
          </w:p>
        </w:tc>
      </w:tr>
      <w:tr w:rsidR="00DE59A6" w:rsidRPr="00CD52DF" w:rsidTr="002700CE">
        <w:trPr>
          <w:trHeight w:hRule="exact" w:val="53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Default="00DE59A6" w:rsidP="002700CE">
            <w:pPr>
              <w:shd w:val="clear" w:color="auto" w:fill="FFFFFF"/>
              <w:jc w:val="center"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9A6" w:rsidRPr="00937210" w:rsidRDefault="00DE59A6" w:rsidP="002700CE">
            <w:pPr>
              <w:rPr>
                <w:color w:val="000000"/>
              </w:rPr>
            </w:pPr>
            <w:r w:rsidRPr="00937210">
              <w:rPr>
                <w:color w:val="000000"/>
              </w:rPr>
              <w:t>Подготовка к текущим контрольным мероприятиям (1час</w:t>
            </w:r>
            <w:r>
              <w:rPr>
                <w:color w:val="000000"/>
              </w:rPr>
              <w:t xml:space="preserve"> </w:t>
            </w:r>
            <w:r w:rsidRPr="00937210">
              <w:rPr>
                <w:color w:val="000000"/>
              </w:rPr>
              <w:t>х</w:t>
            </w:r>
            <w:r>
              <w:rPr>
                <w:color w:val="000000"/>
              </w:rPr>
              <w:t xml:space="preserve"> </w:t>
            </w:r>
            <w:r w:rsidRPr="00937210">
              <w:rPr>
                <w:color w:val="000000"/>
              </w:rPr>
              <w:t>вид контроля)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DA7F21" w:rsidRDefault="00DE59A6" w:rsidP="002700CE">
            <w:pPr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DA7F21" w:rsidRDefault="00DE59A6" w:rsidP="002700CE">
            <w:pPr>
              <w:jc w:val="center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DA7F21" w:rsidRDefault="00DE59A6" w:rsidP="002700CE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DA7F21" w:rsidRDefault="00DE59A6" w:rsidP="002700CE">
            <w:pPr>
              <w:jc w:val="center"/>
            </w:pPr>
          </w:p>
        </w:tc>
      </w:tr>
      <w:tr w:rsidR="00DE59A6" w:rsidRPr="00CD52DF" w:rsidTr="002700CE">
        <w:trPr>
          <w:trHeight w:hRule="exact" w:val="57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Default="00DE59A6" w:rsidP="002700CE">
            <w:pPr>
              <w:shd w:val="clear" w:color="auto" w:fill="FFFFFF"/>
              <w:jc w:val="center"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9A6" w:rsidRDefault="00DE59A6" w:rsidP="002700CE">
            <w:pPr>
              <w:rPr>
                <w:color w:val="000000"/>
              </w:rPr>
            </w:pPr>
            <w:r w:rsidRPr="00937210">
              <w:rPr>
                <w:color w:val="000000"/>
              </w:rPr>
              <w:t xml:space="preserve">Подготовка к рубежному контролю </w:t>
            </w:r>
          </w:p>
          <w:p w:rsidR="00DE59A6" w:rsidRPr="00937210" w:rsidRDefault="00DE59A6" w:rsidP="002700CE">
            <w:pPr>
              <w:rPr>
                <w:color w:val="000000"/>
              </w:rPr>
            </w:pPr>
            <w:r w:rsidRPr="00937210">
              <w:rPr>
                <w:color w:val="000000"/>
              </w:rPr>
              <w:t>(2 часа</w:t>
            </w:r>
            <w:r>
              <w:rPr>
                <w:color w:val="000000"/>
              </w:rPr>
              <w:t xml:space="preserve"> </w:t>
            </w:r>
            <w:r w:rsidRPr="00937210">
              <w:rPr>
                <w:color w:val="000000"/>
              </w:rPr>
              <w:t>х</w:t>
            </w:r>
            <w:r>
              <w:rPr>
                <w:color w:val="000000"/>
              </w:rPr>
              <w:t xml:space="preserve"> </w:t>
            </w:r>
            <w:r w:rsidRPr="00937210">
              <w:rPr>
                <w:color w:val="000000"/>
              </w:rPr>
              <w:t>1РК)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Default="00DE59A6" w:rsidP="002700CE">
            <w:pPr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DA7F21" w:rsidRDefault="00DE59A6" w:rsidP="002700CE">
            <w:pPr>
              <w:jc w:val="center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DA7F21" w:rsidRDefault="00DE59A6" w:rsidP="002700CE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DA7F21" w:rsidRDefault="00DE59A6" w:rsidP="002700CE">
            <w:pPr>
              <w:jc w:val="center"/>
            </w:pPr>
          </w:p>
        </w:tc>
      </w:tr>
      <w:tr w:rsidR="00DE59A6" w:rsidRPr="00CD52DF" w:rsidTr="002700CE">
        <w:trPr>
          <w:trHeight w:hRule="exact" w:val="41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Default="00DE59A6" w:rsidP="002700CE">
            <w:pPr>
              <w:shd w:val="clear" w:color="auto" w:fill="FFFFFF"/>
              <w:jc w:val="center"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59A6" w:rsidRPr="00FC04C7" w:rsidRDefault="00DE59A6" w:rsidP="002700CE">
            <w:pPr>
              <w:rPr>
                <w:b/>
                <w:color w:val="000000"/>
              </w:rPr>
            </w:pPr>
            <w:r w:rsidRPr="00FC04C7">
              <w:rPr>
                <w:b/>
                <w:color w:val="000000"/>
              </w:rPr>
              <w:t>Итого СРС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FC04C7" w:rsidRDefault="00DE59A6" w:rsidP="002700CE">
            <w:pPr>
              <w:jc w:val="center"/>
              <w:rPr>
                <w:b/>
              </w:rPr>
            </w:pPr>
            <w:r w:rsidRPr="00FC04C7">
              <w:rPr>
                <w:b/>
              </w:rPr>
              <w:t>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DA7F21" w:rsidRDefault="00DE59A6" w:rsidP="002700CE">
            <w:pPr>
              <w:jc w:val="center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DA7F21" w:rsidRDefault="00DE59A6" w:rsidP="002700CE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9A6" w:rsidRPr="00DA7F21" w:rsidRDefault="00DE59A6" w:rsidP="002700CE">
            <w:pPr>
              <w:jc w:val="center"/>
            </w:pPr>
          </w:p>
        </w:tc>
      </w:tr>
    </w:tbl>
    <w:p w:rsidR="00DE59A6" w:rsidRDefault="00DE59A6" w:rsidP="008802BB">
      <w:pPr>
        <w:ind w:firstLine="540"/>
        <w:rPr>
          <w:b/>
          <w:sz w:val="28"/>
          <w:szCs w:val="28"/>
        </w:rPr>
      </w:pPr>
    </w:p>
    <w:p w:rsidR="00DE59A6" w:rsidRDefault="00DE59A6" w:rsidP="008802BB">
      <w:pPr>
        <w:rPr>
          <w:b/>
          <w:sz w:val="28"/>
          <w:szCs w:val="28"/>
        </w:rPr>
      </w:pPr>
    </w:p>
    <w:p w:rsidR="00DE59A6" w:rsidRPr="00BF3D91" w:rsidRDefault="00DE59A6" w:rsidP="00B14858">
      <w:pPr>
        <w:outlineLvl w:val="0"/>
        <w:rPr>
          <w:sz w:val="28"/>
          <w:szCs w:val="28"/>
        </w:rPr>
      </w:pPr>
      <w:r w:rsidRPr="00BF3D91">
        <w:rPr>
          <w:sz w:val="28"/>
          <w:szCs w:val="28"/>
        </w:rPr>
        <w:t xml:space="preserve">Программа составлена </w:t>
      </w:r>
      <w:r>
        <w:rPr>
          <w:sz w:val="28"/>
          <w:szCs w:val="28"/>
        </w:rPr>
        <w:t>к.э.н  Годуновым В.В</w:t>
      </w:r>
    </w:p>
    <w:p w:rsidR="00DE59A6" w:rsidRDefault="00DE59A6" w:rsidP="00B14858">
      <w:pPr>
        <w:rPr>
          <w:sz w:val="28"/>
          <w:szCs w:val="28"/>
        </w:rPr>
      </w:pPr>
      <w:r>
        <w:rPr>
          <w:sz w:val="28"/>
          <w:szCs w:val="28"/>
        </w:rPr>
        <w:t>03.06. 2015</w:t>
      </w:r>
      <w:r w:rsidRPr="00BF3D91">
        <w:rPr>
          <w:sz w:val="28"/>
          <w:szCs w:val="28"/>
        </w:rPr>
        <w:t>г.</w:t>
      </w:r>
      <w:r>
        <w:rPr>
          <w:sz w:val="28"/>
          <w:szCs w:val="28"/>
        </w:rPr>
        <w:t xml:space="preserve">                                                                    </w:t>
      </w:r>
    </w:p>
    <w:p w:rsidR="00DE59A6" w:rsidRDefault="00DE59A6" w:rsidP="00B1485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</w:p>
    <w:p w:rsidR="00DE59A6" w:rsidRDefault="00DE59A6" w:rsidP="00B14858">
      <w:pPr>
        <w:outlineLvl w:val="0"/>
        <w:rPr>
          <w:color w:val="FF0000"/>
          <w:sz w:val="28"/>
          <w:szCs w:val="28"/>
        </w:rPr>
      </w:pPr>
      <w:r w:rsidRPr="00BF3D91">
        <w:rPr>
          <w:sz w:val="28"/>
          <w:szCs w:val="28"/>
        </w:rPr>
        <w:t xml:space="preserve">Рассмотрена и утверждена на заседании кафедры </w:t>
      </w:r>
      <w:r>
        <w:rPr>
          <w:sz w:val="28"/>
          <w:szCs w:val="28"/>
        </w:rPr>
        <w:t xml:space="preserve">финансов и </w:t>
      </w:r>
      <w:r w:rsidRPr="001E313D">
        <w:rPr>
          <w:color w:val="000000"/>
          <w:sz w:val="28"/>
          <w:szCs w:val="28"/>
        </w:rPr>
        <w:t>банковского дела</w:t>
      </w:r>
    </w:p>
    <w:p w:rsidR="00DE59A6" w:rsidRPr="00BF3D91" w:rsidRDefault="00DE59A6" w:rsidP="00B14858">
      <w:pPr>
        <w:rPr>
          <w:sz w:val="28"/>
          <w:szCs w:val="28"/>
        </w:rPr>
      </w:pPr>
      <w:r>
        <w:rPr>
          <w:sz w:val="28"/>
          <w:szCs w:val="28"/>
        </w:rPr>
        <w:t>протокол от 04.06.2015</w:t>
      </w:r>
      <w:r w:rsidRPr="00BF3D91">
        <w:rPr>
          <w:sz w:val="28"/>
          <w:szCs w:val="28"/>
        </w:rPr>
        <w:t xml:space="preserve"> г. №</w:t>
      </w:r>
      <w:r>
        <w:rPr>
          <w:sz w:val="28"/>
          <w:szCs w:val="28"/>
        </w:rPr>
        <w:t xml:space="preserve"> 7</w:t>
      </w:r>
    </w:p>
    <w:p w:rsidR="00DE59A6" w:rsidRPr="00BF3D91" w:rsidRDefault="00DE59A6" w:rsidP="00B14858">
      <w:pPr>
        <w:ind w:firstLine="540"/>
        <w:jc w:val="both"/>
        <w:rPr>
          <w:sz w:val="28"/>
          <w:szCs w:val="28"/>
        </w:rPr>
      </w:pPr>
    </w:p>
    <w:p w:rsidR="00DE59A6" w:rsidRDefault="00DE59A6" w:rsidP="00B14858">
      <w:pPr>
        <w:jc w:val="both"/>
        <w:rPr>
          <w:b/>
        </w:rPr>
      </w:pPr>
      <w:r>
        <w:rPr>
          <w:sz w:val="28"/>
          <w:szCs w:val="28"/>
        </w:rPr>
        <w:t xml:space="preserve"> З</w:t>
      </w:r>
      <w:r w:rsidRPr="00BF3D91">
        <w:rPr>
          <w:sz w:val="28"/>
          <w:szCs w:val="28"/>
        </w:rPr>
        <w:t xml:space="preserve">ав. кафедрой                         </w:t>
      </w:r>
      <w:r>
        <w:rPr>
          <w:sz w:val="28"/>
          <w:szCs w:val="28"/>
        </w:rPr>
        <w:t xml:space="preserve">     </w:t>
      </w:r>
      <w:r w:rsidRPr="00BF3D9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              Д.Кенжебекова</w:t>
      </w:r>
    </w:p>
    <w:p w:rsidR="00DE59A6" w:rsidRDefault="00DE59A6"/>
    <w:sectPr w:rsidR="00DE59A6" w:rsidSect="002700CE"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7E2658"/>
    <w:multiLevelType w:val="singleLevel"/>
    <w:tmpl w:val="7B7A6AE4"/>
    <w:lvl w:ilvl="0">
      <w:start w:val="2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02BB"/>
    <w:rsid w:val="0003570E"/>
    <w:rsid w:val="000A228A"/>
    <w:rsid w:val="000D2304"/>
    <w:rsid w:val="000D2EA6"/>
    <w:rsid w:val="00102643"/>
    <w:rsid w:val="001038C2"/>
    <w:rsid w:val="0011261A"/>
    <w:rsid w:val="00123850"/>
    <w:rsid w:val="0012668E"/>
    <w:rsid w:val="001502FD"/>
    <w:rsid w:val="00170327"/>
    <w:rsid w:val="001767F5"/>
    <w:rsid w:val="001C2DB7"/>
    <w:rsid w:val="001E313D"/>
    <w:rsid w:val="0020248E"/>
    <w:rsid w:val="00227A96"/>
    <w:rsid w:val="002343DE"/>
    <w:rsid w:val="002460EC"/>
    <w:rsid w:val="002518F9"/>
    <w:rsid w:val="002700CE"/>
    <w:rsid w:val="00273BB5"/>
    <w:rsid w:val="002805F2"/>
    <w:rsid w:val="00295279"/>
    <w:rsid w:val="002A191F"/>
    <w:rsid w:val="002A5F49"/>
    <w:rsid w:val="002B065E"/>
    <w:rsid w:val="002C6B13"/>
    <w:rsid w:val="002D0757"/>
    <w:rsid w:val="002E34E2"/>
    <w:rsid w:val="002E609F"/>
    <w:rsid w:val="002F603E"/>
    <w:rsid w:val="00311C86"/>
    <w:rsid w:val="00325CFB"/>
    <w:rsid w:val="00330FCA"/>
    <w:rsid w:val="00333F1D"/>
    <w:rsid w:val="00366231"/>
    <w:rsid w:val="00391995"/>
    <w:rsid w:val="003A6243"/>
    <w:rsid w:val="003B56D5"/>
    <w:rsid w:val="003D6BCA"/>
    <w:rsid w:val="003E338A"/>
    <w:rsid w:val="00406417"/>
    <w:rsid w:val="004109AF"/>
    <w:rsid w:val="00431BF3"/>
    <w:rsid w:val="004326D5"/>
    <w:rsid w:val="00472EE6"/>
    <w:rsid w:val="004A1D63"/>
    <w:rsid w:val="004A39AC"/>
    <w:rsid w:val="004C70A3"/>
    <w:rsid w:val="004D55D4"/>
    <w:rsid w:val="004E7460"/>
    <w:rsid w:val="00510E9E"/>
    <w:rsid w:val="00511B93"/>
    <w:rsid w:val="00513B84"/>
    <w:rsid w:val="00556126"/>
    <w:rsid w:val="005933EB"/>
    <w:rsid w:val="005A1F12"/>
    <w:rsid w:val="005A4928"/>
    <w:rsid w:val="006023B4"/>
    <w:rsid w:val="00636F0B"/>
    <w:rsid w:val="00645C7F"/>
    <w:rsid w:val="00653693"/>
    <w:rsid w:val="0066470E"/>
    <w:rsid w:val="00697DDD"/>
    <w:rsid w:val="006A684E"/>
    <w:rsid w:val="006E0E01"/>
    <w:rsid w:val="006E7B44"/>
    <w:rsid w:val="006F1009"/>
    <w:rsid w:val="006F3980"/>
    <w:rsid w:val="006F53F2"/>
    <w:rsid w:val="00707D34"/>
    <w:rsid w:val="007179DF"/>
    <w:rsid w:val="007255EA"/>
    <w:rsid w:val="007660F0"/>
    <w:rsid w:val="00775F12"/>
    <w:rsid w:val="007A5D1A"/>
    <w:rsid w:val="007A7E05"/>
    <w:rsid w:val="007B45D5"/>
    <w:rsid w:val="007C21B5"/>
    <w:rsid w:val="007E3D89"/>
    <w:rsid w:val="00805C48"/>
    <w:rsid w:val="0080622A"/>
    <w:rsid w:val="00816A84"/>
    <w:rsid w:val="00857D01"/>
    <w:rsid w:val="0087345F"/>
    <w:rsid w:val="008802BB"/>
    <w:rsid w:val="008977BC"/>
    <w:rsid w:val="008A1316"/>
    <w:rsid w:val="008B520E"/>
    <w:rsid w:val="008B6233"/>
    <w:rsid w:val="008B6788"/>
    <w:rsid w:val="008E50A3"/>
    <w:rsid w:val="00907669"/>
    <w:rsid w:val="00935FB5"/>
    <w:rsid w:val="00937210"/>
    <w:rsid w:val="0097774F"/>
    <w:rsid w:val="009B25D1"/>
    <w:rsid w:val="009B38FD"/>
    <w:rsid w:val="009C73A1"/>
    <w:rsid w:val="009D2EDA"/>
    <w:rsid w:val="009D475A"/>
    <w:rsid w:val="009F4C6D"/>
    <w:rsid w:val="00A12F8B"/>
    <w:rsid w:val="00A15E72"/>
    <w:rsid w:val="00A32CBB"/>
    <w:rsid w:val="00A34EEA"/>
    <w:rsid w:val="00A44268"/>
    <w:rsid w:val="00A47EC1"/>
    <w:rsid w:val="00A53ECF"/>
    <w:rsid w:val="00A57E45"/>
    <w:rsid w:val="00A60CD1"/>
    <w:rsid w:val="00A6455F"/>
    <w:rsid w:val="00A71599"/>
    <w:rsid w:val="00A80241"/>
    <w:rsid w:val="00A97E74"/>
    <w:rsid w:val="00AA4BE5"/>
    <w:rsid w:val="00AD34D6"/>
    <w:rsid w:val="00B064AF"/>
    <w:rsid w:val="00B11DEE"/>
    <w:rsid w:val="00B14858"/>
    <w:rsid w:val="00B22B42"/>
    <w:rsid w:val="00B46F16"/>
    <w:rsid w:val="00B47894"/>
    <w:rsid w:val="00B83F63"/>
    <w:rsid w:val="00B92377"/>
    <w:rsid w:val="00BA32D8"/>
    <w:rsid w:val="00BB64D2"/>
    <w:rsid w:val="00BF3D91"/>
    <w:rsid w:val="00C1525D"/>
    <w:rsid w:val="00C31748"/>
    <w:rsid w:val="00C43D69"/>
    <w:rsid w:val="00C57A16"/>
    <w:rsid w:val="00C57A7F"/>
    <w:rsid w:val="00C66619"/>
    <w:rsid w:val="00C77C7C"/>
    <w:rsid w:val="00C94BA5"/>
    <w:rsid w:val="00CC164A"/>
    <w:rsid w:val="00CD52DF"/>
    <w:rsid w:val="00CE62CF"/>
    <w:rsid w:val="00CF5947"/>
    <w:rsid w:val="00D12E6F"/>
    <w:rsid w:val="00D14CAA"/>
    <w:rsid w:val="00D3260A"/>
    <w:rsid w:val="00D3370A"/>
    <w:rsid w:val="00D5264B"/>
    <w:rsid w:val="00D57ABD"/>
    <w:rsid w:val="00D619AF"/>
    <w:rsid w:val="00D81AC1"/>
    <w:rsid w:val="00DA680E"/>
    <w:rsid w:val="00DA7F21"/>
    <w:rsid w:val="00DC248E"/>
    <w:rsid w:val="00DD1C07"/>
    <w:rsid w:val="00DD7C0C"/>
    <w:rsid w:val="00DE59A6"/>
    <w:rsid w:val="00DE7D03"/>
    <w:rsid w:val="00DF5750"/>
    <w:rsid w:val="00E2341E"/>
    <w:rsid w:val="00E266C0"/>
    <w:rsid w:val="00E535E5"/>
    <w:rsid w:val="00E54CF9"/>
    <w:rsid w:val="00E66B5F"/>
    <w:rsid w:val="00E7018A"/>
    <w:rsid w:val="00E9742A"/>
    <w:rsid w:val="00EA79E8"/>
    <w:rsid w:val="00EB4590"/>
    <w:rsid w:val="00F12B02"/>
    <w:rsid w:val="00F34E04"/>
    <w:rsid w:val="00F4445C"/>
    <w:rsid w:val="00F53320"/>
    <w:rsid w:val="00F61039"/>
    <w:rsid w:val="00F66390"/>
    <w:rsid w:val="00F81B70"/>
    <w:rsid w:val="00FA3300"/>
    <w:rsid w:val="00FB680B"/>
    <w:rsid w:val="00FC04C7"/>
    <w:rsid w:val="00FC624C"/>
    <w:rsid w:val="00FE7019"/>
    <w:rsid w:val="00FF0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2B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8802B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8802B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Normal"/>
    <w:uiPriority w:val="99"/>
    <w:rsid w:val="008802BB"/>
    <w:pPr>
      <w:widowControl w:val="0"/>
      <w:autoSpaceDE w:val="0"/>
      <w:autoSpaceDN w:val="0"/>
      <w:adjustRightInd w:val="0"/>
      <w:spacing w:line="192" w:lineRule="exact"/>
      <w:ind w:hanging="163"/>
    </w:pPr>
  </w:style>
  <w:style w:type="character" w:customStyle="1" w:styleId="FontStyle110">
    <w:name w:val="Font Style110"/>
    <w:basedOn w:val="DefaultParagraphFont"/>
    <w:uiPriority w:val="99"/>
    <w:rsid w:val="008802BB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08">
    <w:name w:val="Font Style108"/>
    <w:basedOn w:val="DefaultParagraphFont"/>
    <w:uiPriority w:val="99"/>
    <w:rsid w:val="008802BB"/>
    <w:rPr>
      <w:rFonts w:ascii="Times New Roman" w:hAnsi="Times New Roman" w:cs="Times New Roman"/>
      <w:sz w:val="14"/>
      <w:szCs w:val="14"/>
    </w:rPr>
  </w:style>
  <w:style w:type="paragraph" w:customStyle="1" w:styleId="Style6">
    <w:name w:val="Style6"/>
    <w:basedOn w:val="Normal"/>
    <w:uiPriority w:val="99"/>
    <w:rsid w:val="008802BB"/>
    <w:pPr>
      <w:widowControl w:val="0"/>
      <w:autoSpaceDE w:val="0"/>
      <w:autoSpaceDN w:val="0"/>
      <w:adjustRightInd w:val="0"/>
      <w:spacing w:line="197" w:lineRule="exact"/>
      <w:jc w:val="both"/>
    </w:pPr>
  </w:style>
  <w:style w:type="paragraph" w:customStyle="1" w:styleId="21">
    <w:name w:val="Основной текст 21"/>
    <w:basedOn w:val="Normal"/>
    <w:uiPriority w:val="99"/>
    <w:rsid w:val="008802BB"/>
    <w:pPr>
      <w:suppressAutoHyphens/>
      <w:overflowPunct w:val="0"/>
      <w:autoSpaceDE w:val="0"/>
      <w:spacing w:line="360" w:lineRule="auto"/>
      <w:jc w:val="both"/>
    </w:pPr>
    <w:rPr>
      <w:rFonts w:ascii="Times New Roman CYR" w:hAnsi="Times New Roman CYR"/>
      <w:sz w:val="28"/>
      <w:lang w:eastAsia="ar-SA"/>
    </w:rPr>
  </w:style>
  <w:style w:type="character" w:customStyle="1" w:styleId="FontStyle12">
    <w:name w:val="Font Style12"/>
    <w:basedOn w:val="DefaultParagraphFont"/>
    <w:uiPriority w:val="99"/>
    <w:rsid w:val="008802BB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DefaultParagraphFont"/>
    <w:uiPriority w:val="99"/>
    <w:rsid w:val="008802B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">
    <w:name w:val="Font Style11"/>
    <w:basedOn w:val="DefaultParagraphFont"/>
    <w:uiPriority w:val="99"/>
    <w:rsid w:val="008802BB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rsid w:val="009D475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D475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2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269</TotalTime>
  <Pages>4</Pages>
  <Words>1012</Words>
  <Characters>5775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45</cp:revision>
  <cp:lastPrinted>2014-01-14T07:30:00Z</cp:lastPrinted>
  <dcterms:created xsi:type="dcterms:W3CDTF">2012-01-27T10:52:00Z</dcterms:created>
  <dcterms:modified xsi:type="dcterms:W3CDTF">2015-09-18T13:47:00Z</dcterms:modified>
</cp:coreProperties>
</file>